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F7EA" w14:textId="7054DA84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</w:t>
      </w:r>
      <w:r w:rsidR="004F15F9">
        <w:rPr>
          <w:rFonts w:ascii="Arial" w:hAnsi="Arial" w:cs="Arial"/>
          <w:b/>
          <w:sz w:val="28"/>
        </w:rPr>
        <w:t>1</w:t>
      </w:r>
      <w:r w:rsidR="0045170C">
        <w:rPr>
          <w:rFonts w:ascii="Arial" w:hAnsi="Arial" w:cs="Arial"/>
          <w:b/>
          <w:sz w:val="28"/>
        </w:rPr>
        <w:t>0</w:t>
      </w:r>
      <w:r w:rsidR="00EC3595">
        <w:rPr>
          <w:rFonts w:ascii="Arial" w:hAnsi="Arial" w:cs="Arial"/>
          <w:b/>
          <w:sz w:val="28"/>
        </w:rPr>
        <w:t xml:space="preserve">                                    </w:t>
      </w:r>
      <w:r w:rsidR="00BA3B2D">
        <w:rPr>
          <w:rFonts w:ascii="Arial" w:hAnsi="Arial" w:cs="Arial"/>
          <w:b/>
          <w:sz w:val="28"/>
        </w:rPr>
        <w:t xml:space="preserve">     </w:t>
      </w:r>
      <w:r w:rsidR="005E1823">
        <w:rPr>
          <w:rFonts w:ascii="Arial" w:hAnsi="Arial" w:cs="Arial"/>
          <w:b/>
          <w:sz w:val="28"/>
        </w:rPr>
        <w:t xml:space="preserve">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545675">
        <w:rPr>
          <w:rFonts w:ascii="Arial" w:hAnsi="Arial" w:cs="Arial"/>
          <w:b/>
          <w:sz w:val="28"/>
        </w:rPr>
        <w:t>5</w:t>
      </w:r>
      <w:r w:rsidR="00EF55E7">
        <w:rPr>
          <w:rFonts w:ascii="Arial" w:hAnsi="Arial" w:cs="Arial"/>
          <w:b/>
          <w:sz w:val="28"/>
        </w:rPr>
        <w:t>2</w:t>
      </w:r>
      <w:r w:rsidR="005B0E4F">
        <w:rPr>
          <w:rFonts w:ascii="Arial" w:hAnsi="Arial" w:cs="Arial"/>
          <w:b/>
          <w:sz w:val="28"/>
        </w:rPr>
        <w:t>9</w:t>
      </w:r>
      <w:r w:rsidR="00EF55E7">
        <w:rPr>
          <w:rFonts w:ascii="Arial" w:hAnsi="Arial" w:cs="Arial"/>
          <w:b/>
          <w:sz w:val="28"/>
        </w:rPr>
        <w:t>81</w:t>
      </w:r>
    </w:p>
    <w:p w14:paraId="7EDDD884" w14:textId="3C3F005C" w:rsidR="00C52180" w:rsidRDefault="005B0E4F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="004F15F9">
        <w:rPr>
          <w:rFonts w:ascii="Arial" w:hAnsi="Arial" w:cs="Arial"/>
          <w:b/>
          <w:sz w:val="28"/>
          <w:szCs w:val="28"/>
        </w:rPr>
        <w:t>altimore, USA,</w:t>
      </w:r>
      <w:r w:rsidR="005E0AB7">
        <w:rPr>
          <w:rFonts w:ascii="Arial" w:hAnsi="Arial" w:cs="Arial"/>
          <w:b/>
          <w:sz w:val="28"/>
          <w:szCs w:val="28"/>
        </w:rPr>
        <w:t xml:space="preserve"> </w:t>
      </w:r>
      <w:r w:rsidR="004F15F9">
        <w:rPr>
          <w:rFonts w:ascii="Arial" w:hAnsi="Arial" w:cs="Arial"/>
          <w:b/>
          <w:sz w:val="28"/>
          <w:szCs w:val="28"/>
        </w:rPr>
        <w:t>8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DC45A8">
        <w:rPr>
          <w:rFonts w:ascii="Arial" w:hAnsi="Arial" w:cs="Arial"/>
          <w:b/>
          <w:sz w:val="28"/>
          <w:szCs w:val="28"/>
        </w:rPr>
        <w:t>1</w:t>
      </w:r>
      <w:r w:rsidR="004F15F9">
        <w:rPr>
          <w:rFonts w:ascii="Arial" w:hAnsi="Arial" w:cs="Arial"/>
          <w:b/>
          <w:sz w:val="28"/>
          <w:szCs w:val="28"/>
        </w:rPr>
        <w:t>1</w:t>
      </w:r>
      <w:r w:rsidR="00E128A7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 w:rsidR="004F15F9">
        <w:rPr>
          <w:rFonts w:ascii="Arial" w:hAnsi="Arial" w:cs="Arial"/>
          <w:b/>
          <w:sz w:val="28"/>
          <w:szCs w:val="28"/>
        </w:rPr>
        <w:t>December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0A55C7">
        <w:rPr>
          <w:rFonts w:ascii="Arial" w:hAnsi="Arial" w:cs="Arial"/>
          <w:b/>
          <w:sz w:val="28"/>
          <w:szCs w:val="28"/>
        </w:rPr>
        <w:t>5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45181034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proofErr w:type="gramStart"/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</w:t>
      </w:r>
      <w:proofErr w:type="gramEnd"/>
      <w:r w:rsidRPr="005E2084">
        <w:rPr>
          <w:rFonts w:ascii="Arial" w:hAnsi="Arial" w:cs="Arial"/>
        </w:rPr>
        <w:t xml:space="preserve"> WIs and indicate the RAN#</w:t>
      </w:r>
      <w:r w:rsidR="0045170C">
        <w:rPr>
          <w:rFonts w:ascii="Arial" w:hAnsi="Arial" w:cs="Arial"/>
        </w:rPr>
        <w:t>1</w:t>
      </w:r>
      <w:r w:rsidR="004F15F9">
        <w:rPr>
          <w:rFonts w:ascii="Arial" w:hAnsi="Arial" w:cs="Arial"/>
        </w:rPr>
        <w:t>1</w:t>
      </w:r>
      <w:r w:rsidR="0045170C">
        <w:rPr>
          <w:rFonts w:ascii="Arial" w:hAnsi="Arial" w:cs="Arial"/>
        </w:rPr>
        <w:t>0</w:t>
      </w:r>
      <w:r w:rsidR="000174CA">
        <w:rPr>
          <w:rFonts w:ascii="Arial" w:hAnsi="Arial" w:cs="Arial"/>
        </w:rPr>
        <w:t xml:space="preserve"> </w:t>
      </w:r>
      <w:r w:rsidR="00C10E9A">
        <w:rPr>
          <w:rFonts w:ascii="Arial" w:hAnsi="Arial" w:cs="Arial"/>
        </w:rPr>
        <w:t xml:space="preserve">plenary </w:t>
      </w:r>
      <w:proofErr w:type="spellStart"/>
      <w:r w:rsidRPr="005E2084">
        <w:rPr>
          <w:rFonts w:ascii="Arial" w:hAnsi="Arial" w:cs="Arial"/>
        </w:rPr>
        <w:t>Tdocs</w:t>
      </w:r>
      <w:proofErr w:type="spellEnd"/>
      <w:r w:rsidRPr="005E2084">
        <w:rPr>
          <w:rFonts w:ascii="Arial" w:hAnsi="Arial" w:cs="Arial"/>
        </w:rPr>
        <w:t xml:space="preserve"> that contain the CRs.</w:t>
      </w:r>
    </w:p>
    <w:p w14:paraId="1CF8122E" w14:textId="77777777" w:rsidR="007726AA" w:rsidRPr="00550AD2" w:rsidRDefault="007726AA" w:rsidP="00B231F7"/>
    <w:p w14:paraId="73DE22A2" w14:textId="0AA75AA3" w:rsidR="00676957" w:rsidRPr="00C23814" w:rsidRDefault="00C10E9A" w:rsidP="00FB5406">
      <w:pPr>
        <w:rPr>
          <w:rFonts w:ascii="Arial" w:hAnsi="Arial" w:cs="Arial"/>
        </w:rPr>
      </w:pPr>
      <w:bookmarkStart w:id="2" w:name="_Hlk43762856"/>
      <w:r>
        <w:rPr>
          <w:rFonts w:ascii="Arial" w:hAnsi="Arial" w:cs="Arial"/>
        </w:rPr>
        <w:t xml:space="preserve">WG </w:t>
      </w:r>
      <w:r w:rsidR="007726AA"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</w:t>
      </w:r>
      <w:r w:rsidR="004F15F9">
        <w:rPr>
          <w:rFonts w:ascii="Arial" w:hAnsi="Arial" w:cs="Arial"/>
        </w:rPr>
        <w:t>9</w:t>
      </w:r>
      <w:r w:rsidR="00E128A7">
        <w:rPr>
          <w:rFonts w:ascii="Arial" w:hAnsi="Arial" w:cs="Arial"/>
        </w:rPr>
        <w:t xml:space="preserve"> </w:t>
      </w:r>
      <w:r w:rsidR="007726AA" w:rsidRPr="00201D1E">
        <w:rPr>
          <w:rFonts w:ascii="Arial" w:hAnsi="Arial" w:cs="Arial"/>
        </w:rPr>
        <w:t>has agreed</w:t>
      </w:r>
      <w:r w:rsidR="00340154" w:rsidRPr="00201D1E">
        <w:rPr>
          <w:rFonts w:ascii="Arial" w:hAnsi="Arial" w:cs="Arial"/>
        </w:rPr>
        <w:t xml:space="preserve"> </w:t>
      </w:r>
      <w:r w:rsidR="00276996">
        <w:rPr>
          <w:rFonts w:ascii="Arial" w:hAnsi="Arial" w:cs="Arial"/>
        </w:rPr>
        <w:t>728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5B0E4F">
        <w:rPr>
          <w:rFonts w:ascii="Arial" w:hAnsi="Arial" w:cs="Arial"/>
        </w:rPr>
        <w:t>8</w:t>
      </w:r>
      <w:r w:rsidR="004F15F9">
        <w:rPr>
          <w:rFonts w:ascii="Arial" w:hAnsi="Arial" w:cs="Arial"/>
        </w:rPr>
        <w:t>75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D462D9">
        <w:rPr>
          <w:rFonts w:ascii="Arial" w:hAnsi="Arial" w:cs="Arial"/>
          <w:bCs/>
        </w:rPr>
        <w:t>59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4F15F9">
        <w:rPr>
          <w:rFonts w:ascii="Arial" w:hAnsi="Arial" w:cs="Arial"/>
          <w:bCs/>
        </w:rPr>
        <w:t>81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365F191F" w:rsidR="003C2E1F" w:rsidRPr="00C23814" w:rsidRDefault="00CB72A9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C45A8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6C6907">
        <w:rPr>
          <w:rFonts w:ascii="Arial" w:hAnsi="Arial" w:cs="Arial"/>
        </w:rPr>
        <w:t>17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4F15F9">
        <w:rPr>
          <w:rFonts w:ascii="Arial" w:hAnsi="Arial" w:cs="Arial"/>
        </w:rPr>
        <w:t>40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7B1C1C">
        <w:rPr>
          <w:rFonts w:ascii="Arial" w:hAnsi="Arial" w:cs="Arial"/>
        </w:rPr>
        <w:t>135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4F15F9">
        <w:rPr>
          <w:rFonts w:ascii="Arial" w:hAnsi="Arial" w:cs="Arial"/>
        </w:rPr>
        <w:t>94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 xml:space="preserve">+ </w:t>
      </w:r>
      <w:r w:rsidR="007B1C1C">
        <w:rPr>
          <w:rFonts w:ascii="Arial" w:hAnsi="Arial" w:cs="Arial"/>
        </w:rPr>
        <w:t>576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60254C">
        <w:rPr>
          <w:rFonts w:ascii="Arial" w:hAnsi="Arial" w:cs="Arial"/>
        </w:rPr>
        <w:t>7</w:t>
      </w:r>
      <w:r w:rsidR="004F15F9">
        <w:rPr>
          <w:rFonts w:ascii="Arial" w:hAnsi="Arial" w:cs="Arial"/>
        </w:rPr>
        <w:t>41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</w:t>
      </w:r>
    </w:p>
    <w:p w14:paraId="259347C2" w14:textId="55ED7FDC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D462D9">
        <w:rPr>
          <w:rFonts w:ascii="Arial" w:hAnsi="Arial" w:cs="Arial"/>
        </w:rPr>
        <w:t>59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4F15F9">
        <w:rPr>
          <w:rFonts w:ascii="Arial" w:hAnsi="Arial" w:cs="Arial"/>
        </w:rPr>
        <w:t>81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56AEF2E8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B756C2E" w14:textId="5D1E9D15" w:rsidR="0069306C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2E07A3BC" w14:textId="77777777" w:rsidR="003A4587" w:rsidRPr="005E2084" w:rsidRDefault="003A4587" w:rsidP="00506A2B">
      <w:pPr>
        <w:rPr>
          <w:rFonts w:ascii="Arial" w:hAnsi="Arial" w:cs="Arial"/>
        </w:rPr>
      </w:pPr>
    </w:p>
    <w:p w14:paraId="639F9478" w14:textId="7644AECF" w:rsidR="00DF7399" w:rsidRDefault="0069306C" w:rsidP="00F96AA6">
      <w:pPr>
        <w:pStyle w:val="TH"/>
      </w:pPr>
      <w:r>
        <w:t>Table 1.1: N</w:t>
      </w:r>
      <w:r w:rsidR="007726AA" w:rsidRPr="005E2084">
        <w:t>umber of CRs per WI</w:t>
      </w:r>
    </w:p>
    <w:tbl>
      <w:tblPr>
        <w:tblW w:w="6677" w:type="dxa"/>
        <w:tblLook w:val="04A0" w:firstRow="1" w:lastRow="0" w:firstColumn="1" w:lastColumn="0" w:noHBand="0" w:noVBand="1"/>
      </w:tblPr>
      <w:tblGrid>
        <w:gridCol w:w="5717"/>
        <w:gridCol w:w="960"/>
      </w:tblGrid>
      <w:tr w:rsidR="00F62D99" w:rsidRPr="00F62D99" w14:paraId="34C581B8" w14:textId="77777777" w:rsidTr="00F62D99">
        <w:trPr>
          <w:trHeight w:val="290"/>
        </w:trPr>
        <w:tc>
          <w:tcPr>
            <w:tcW w:w="5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38F45" w14:textId="7B857D61" w:rsidR="00F62D99" w:rsidRPr="00F62D99" w:rsidRDefault="00F62D99" w:rsidP="00F62D99">
            <w:pPr>
              <w:pStyle w:val="TAH"/>
            </w:pPr>
            <w:r w:rsidRPr="00F62D99">
              <w:t>WIC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C0556" w14:textId="77777777" w:rsidR="00F62D99" w:rsidRPr="00F62D99" w:rsidRDefault="00F62D99" w:rsidP="00F62D99">
            <w:pPr>
              <w:pStyle w:val="TAH"/>
            </w:pPr>
            <w:r w:rsidRPr="00F62D99">
              <w:t>Related WIs</w:t>
            </w:r>
          </w:p>
        </w:tc>
      </w:tr>
      <w:tr w:rsidR="00F62D99" w:rsidRPr="00F62D99" w14:paraId="2C28B88E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E42A4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5C66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62D99" w:rsidRPr="00F62D99" w14:paraId="7D5E88B3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CF109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7AAC2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F62D99" w:rsidRPr="00F62D99" w14:paraId="4253A565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F2C05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HPUE_DC_LTE_NR_R19-UEConTest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8925D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2D99" w:rsidRPr="00F62D99" w14:paraId="1918109F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CE298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D9EF7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62D99" w:rsidRPr="00F62D99" w14:paraId="0F119393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4261A7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91EDB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62D99" w:rsidRPr="00F62D99" w14:paraId="59D3D879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723F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C02CB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62D99" w:rsidRPr="00F62D99" w14:paraId="2E04DFB0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472AC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00CB9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F62D99" w:rsidRPr="00F62D99" w14:paraId="09CF0D45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62B8C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14DB5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62D99" w:rsidRPr="00F62D99" w14:paraId="5E2640C1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CD4D9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E7F4C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2D99" w:rsidRPr="00F62D99" w14:paraId="17F7703B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8F0427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MCProtoc17_enh3MCPTT_eMCData3_MCOver5GS-UEConTest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F366B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F62D99" w:rsidRPr="00F62D99" w14:paraId="72FE028B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9343F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MPS_WLAN-</w:t>
            </w: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F9D4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F62D99" w:rsidRPr="00F62D99" w14:paraId="3C4E37E9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4881C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64628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2D99" w:rsidRPr="00F62D99" w14:paraId="22735C53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3B525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NG_RTC_IMS_dataCH-UEConTest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91B91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62D99" w:rsidRPr="00F62D99" w14:paraId="215B39B7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99D0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NR_ATG-</w:t>
            </w: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A6E04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</w:tr>
      <w:tr w:rsidR="00F62D99" w:rsidRPr="00F62D99" w14:paraId="05BEF150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1E60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2EF32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F62D99" w:rsidRPr="00F62D99" w14:paraId="6084ACA6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3C3A9F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19958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F62D99" w:rsidRPr="00F62D99" w14:paraId="4A578994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04CFF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6B3AC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F62D99" w:rsidRPr="00F62D99" w14:paraId="74ACF7B8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5C02B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9FD72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F62D99" w:rsidRPr="00F62D99" w14:paraId="594C91C6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850F8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70F24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F62D99" w:rsidRPr="00F62D99" w14:paraId="217AE635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12D86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C4A4B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62D99" w:rsidRPr="00F62D99" w14:paraId="263055F0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E3342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120B4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F62D99" w:rsidRPr="00F62D99" w14:paraId="61A910E7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D99AD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D523F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F62D99" w:rsidRPr="00F62D99" w14:paraId="7BC5F8E3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A5BD7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20C7C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62D99" w:rsidRPr="00F62D99" w14:paraId="7BF6305E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A28CD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48EB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F62D99" w:rsidRPr="00F62D99" w14:paraId="490391BA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A6D8D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9872C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F62D99" w:rsidRPr="00F62D99" w14:paraId="5AD7EC4B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A783E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3BD0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F62D99" w:rsidRPr="00F62D99" w14:paraId="43D213F2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0D3E9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E633E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F62D99" w:rsidRPr="00F62D99" w14:paraId="71CC687D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3FD42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7BEB8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2D99" w:rsidRPr="00F62D99" w14:paraId="427C552F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D186D6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E8A4D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F62D99" w:rsidRPr="00F62D99" w14:paraId="191F0512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CC22B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BA25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62D99" w:rsidRPr="00F62D99" w14:paraId="1429F552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23F08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8F84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2D99" w:rsidRPr="00F62D99" w14:paraId="1815CAB3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4F46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FD972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62D99" w:rsidRPr="00F62D99" w14:paraId="3922CA4F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DF82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63382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F62D99" w:rsidRPr="00F62D99" w14:paraId="50258FE0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8088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ADB22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F62D99" w:rsidRPr="00F62D99" w14:paraId="01A7714E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D6D2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03BEB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</w:tr>
      <w:tr w:rsidR="00F62D99" w:rsidRPr="00F62D99" w14:paraId="5ECC9FCE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26307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NR_MT_SDT-</w:t>
            </w: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DC508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2D99" w:rsidRPr="00F62D99" w14:paraId="55AC5AED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B868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53AC5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62D99" w:rsidRPr="00F62D99" w14:paraId="366EB5CD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91B4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74855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F62D99" w:rsidRPr="00F62D99" w14:paraId="34856D11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159E8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EA5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F62D99" w:rsidRPr="00F62D99" w14:paraId="64D23FB9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5EE14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NR_PC2_RedCap_UE-UEConTest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B6B5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62D99" w:rsidRPr="00F62D99" w14:paraId="5490EAED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388D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5FB92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F62D99" w:rsidRPr="00F62D99" w14:paraId="3258F7D6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916C99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01601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F62D99" w:rsidRPr="00F62D99" w14:paraId="35083162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88D8F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B5EFF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62D99" w:rsidRPr="00F62D99" w14:paraId="082E4E33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B40C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14419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F62D99" w:rsidRPr="00F62D99" w14:paraId="59C26FCE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AA934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A365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F62D99" w:rsidRPr="00F62D99" w14:paraId="506DAE53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81C63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5C0AE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F62D99" w:rsidRPr="00F62D99" w14:paraId="0D4C184E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57B33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40D39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62D99" w:rsidRPr="00F62D99" w14:paraId="13454125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D1E96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B2774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62D99" w:rsidRPr="00F62D99" w14:paraId="1253201C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0DE2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7D429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F62D99" w:rsidRPr="00F62D99" w14:paraId="29BDF8C2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38547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CA3A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F62D99" w:rsidRPr="00F62D99" w14:paraId="1B99494E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CF6D3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006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62D99" w:rsidRPr="00F62D99" w14:paraId="6084053D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DF46C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6D13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</w:tr>
      <w:tr w:rsidR="00F62D99" w:rsidRPr="00F62D99" w14:paraId="03CFC012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9D717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D76B5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F62D99" w:rsidRPr="00F62D99" w14:paraId="1058D1E7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81C7F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A298C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F62D99" w:rsidRPr="00F62D99" w14:paraId="14CEE598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794FED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TEI18_Test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C1C1A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F62D99" w:rsidRPr="00F62D99" w14:paraId="448C0C9E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AAB05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FBE8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F62D99" w:rsidRPr="00F62D99" w14:paraId="31F746A3" w14:textId="77777777" w:rsidTr="00F62D99">
        <w:trPr>
          <w:trHeight w:val="290"/>
        </w:trPr>
        <w:tc>
          <w:tcPr>
            <w:tcW w:w="5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CD440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786B3" w14:textId="77777777" w:rsidR="00F62D99" w:rsidRPr="00F62D99" w:rsidRDefault="00F62D99" w:rsidP="00F62D9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2D9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</w:tbl>
    <w:p w14:paraId="6E17D07E" w14:textId="77777777" w:rsidR="00044DAD" w:rsidRDefault="00044DAD" w:rsidP="007A6AE8"/>
    <w:p w14:paraId="419251DE" w14:textId="6BC00E0B" w:rsidR="00B55BB6" w:rsidRDefault="0069306C" w:rsidP="00334D35">
      <w:pPr>
        <w:pStyle w:val="TH"/>
      </w:pPr>
      <w:r>
        <w:t xml:space="preserve">Table 1.2: </w:t>
      </w:r>
      <w:r w:rsidR="00F453DC">
        <w:t>List of CR packs</w:t>
      </w:r>
    </w:p>
    <w:tbl>
      <w:tblPr>
        <w:tblW w:w="13036" w:type="dxa"/>
        <w:tblLook w:val="04A0" w:firstRow="1" w:lastRow="0" w:firstColumn="1" w:lastColumn="0" w:noHBand="0" w:noVBand="1"/>
      </w:tblPr>
      <w:tblGrid>
        <w:gridCol w:w="1197"/>
        <w:gridCol w:w="5319"/>
        <w:gridCol w:w="877"/>
        <w:gridCol w:w="897"/>
        <w:gridCol w:w="4746"/>
      </w:tblGrid>
      <w:tr w:rsidR="00D660EA" w:rsidRPr="00D660EA" w14:paraId="412AA18D" w14:textId="77777777" w:rsidTr="00D660EA">
        <w:trPr>
          <w:trHeight w:val="240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71AB7B1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D660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  <w:r w:rsidRPr="00D660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#</w:t>
            </w:r>
          </w:p>
        </w:tc>
        <w:tc>
          <w:tcPr>
            <w:tcW w:w="5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5A9E676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660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09F1442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660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07D0DB2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660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4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7273024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660EA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D660EA" w:rsidRPr="00D660EA" w14:paraId="220DA1B1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4769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RP-253532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5521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NR_CADC_NR_LTE_DC_R16-UEConTest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A5BA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9CFD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7F06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D660EA" w:rsidRPr="00D660EA" w14:paraId="63751F33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0BEB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RP-253533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1744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NR_CADC_NR_LTE_DC_R16-UEConTest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F5D28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A88C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DAD7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D660EA" w:rsidRPr="00D660EA" w14:paraId="589AE98B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AC75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RP-253534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EFA7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BDCE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782A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C4BF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</w:p>
        </w:tc>
      </w:tr>
      <w:tr w:rsidR="00D660EA" w:rsidRPr="00D660EA" w14:paraId="1877D03E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E56C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RP-253535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4245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NR_CADC_NR_LTE_DC_R17-UEConTest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3678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E09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0CBD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D660EA" w:rsidRPr="00D660EA" w14:paraId="736A7EB5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CA0A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RP-253536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C277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NR_CADC_NR_LTE_DC_R17-UEConTest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309A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6041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7B79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D660EA" w:rsidRPr="00D660EA" w14:paraId="66E96016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BCCB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RP-253537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9056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NR_UE_PC2_R17_CADC_SUL_xBDL_yBUL-UEConTest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155D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13.3.2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660D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DBBC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NR_UE_PC2_R17_CADC_SUL_xBDL_yBUL-UEConTest</w:t>
            </w:r>
          </w:p>
        </w:tc>
      </w:tr>
      <w:tr w:rsidR="00D660EA" w:rsidRPr="00D660EA" w14:paraId="5B7954DA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1EE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RP-253538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782B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  <w:r w:rsidRPr="00D660EA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EF37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FB4A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3993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</w:p>
        </w:tc>
      </w:tr>
      <w:tr w:rsidR="00D660EA" w:rsidRPr="00D660EA" w14:paraId="2710536C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91DC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RP-253539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8AC1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  <w:r w:rsidRPr="00D660EA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FDDA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738F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B0574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  <w:proofErr w:type="spellEnd"/>
          </w:p>
        </w:tc>
      </w:tr>
      <w:tr w:rsidR="00D660EA" w:rsidRPr="00D660EA" w14:paraId="57575968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24E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RP-253540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DCDD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NR_HST_FR2-UEConTest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EB11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C55C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2D94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NR_HST_FR2-UEConTest</w:t>
            </w:r>
          </w:p>
        </w:tc>
      </w:tr>
      <w:tr w:rsidR="00D660EA" w:rsidRPr="00D660EA" w14:paraId="79D317BE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DBCF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17A6A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NR_SL_relay-UEConTest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01FD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13.3.6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3560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7FDD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NR_SL_relay-UEConTest</w:t>
            </w:r>
            <w:proofErr w:type="spellEnd"/>
          </w:p>
        </w:tc>
      </w:tr>
      <w:tr w:rsidR="00D660EA" w:rsidRPr="00D660EA" w14:paraId="62AD0C56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2DC0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RP-253542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F795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MCProtoc17_enh3MCPTT_eMCData3_MCOver5GS-UEConTest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FE4E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DAFB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AB6A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MCProtoc17_enh3MCPTT_eMCData3_MCOver5GS-UEConTest</w:t>
            </w:r>
          </w:p>
        </w:tc>
      </w:tr>
      <w:tr w:rsidR="00D660EA" w:rsidRPr="00D660EA" w14:paraId="192D6F9C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F34E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RP-253543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C7C5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MCProtoc17_enh3MCPTT_eMCData3_MCOver5GS-UEConTest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A34C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85C3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59D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MCProtoc17_enh3MCPTT_eMCData3_MCOver5GS-UEConTest</w:t>
            </w:r>
          </w:p>
        </w:tc>
      </w:tr>
      <w:tr w:rsidR="00D660EA" w:rsidRPr="00D660EA" w14:paraId="1BD38847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F6EA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RP-253544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4618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NR_CADC_NR_LTE_DC_R18-UEConTest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7EF4E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7036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BA34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NR_CADC_NR_LTE_DC_R18-UEConTest</w:t>
            </w:r>
          </w:p>
        </w:tc>
      </w:tr>
      <w:tr w:rsidR="00D660EA" w:rsidRPr="00D660EA" w14:paraId="3670F0A1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FC91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RP-253545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21AC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HPUE_NR_CADC_NR_LTE_DC_R18-UEConTest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ADAB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5EA8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26E5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HPUE_NR_CADC_NR_LTE_DC_R18-UEConTest</w:t>
            </w:r>
          </w:p>
        </w:tc>
      </w:tr>
      <w:tr w:rsidR="00D660EA" w:rsidRPr="00D660EA" w14:paraId="15AAA3E3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C1A3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RP-253546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6A5F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NR_ATG-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  <w:r w:rsidRPr="00D660EA">
              <w:rPr>
                <w:rFonts w:ascii="Arial" w:hAnsi="Arial" w:cs="Arial"/>
                <w:sz w:val="16"/>
                <w:szCs w:val="16"/>
              </w:rPr>
              <w:t xml:space="preserve"> - Pack 1/3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ADE5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053A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5C8F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NR_ATG-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D660EA" w:rsidRPr="00D660EA" w14:paraId="42CEE248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E093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RP-253547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557D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NR_ATG-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  <w:r w:rsidRPr="00D660EA">
              <w:rPr>
                <w:rFonts w:ascii="Arial" w:hAnsi="Arial" w:cs="Arial"/>
                <w:sz w:val="16"/>
                <w:szCs w:val="16"/>
              </w:rPr>
              <w:t xml:space="preserve"> - Pack 2/3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744B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4257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EA2F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NR_ATG-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D660EA" w:rsidRPr="00D660EA" w14:paraId="3CD9A9E6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BBB0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RP-253548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D1B67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NR_ATG-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  <w:r w:rsidRPr="00D660EA">
              <w:rPr>
                <w:rFonts w:ascii="Arial" w:hAnsi="Arial" w:cs="Arial"/>
                <w:sz w:val="16"/>
                <w:szCs w:val="16"/>
              </w:rPr>
              <w:t xml:space="preserve"> - Pack 3/3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52717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7A17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A5E2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NR_ATG-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D660EA" w:rsidRPr="00D660EA" w14:paraId="36EB51AC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79FD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RP-253549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BD94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NR_FR1_lessthan_5MHz_BW-UEConTest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BD21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7668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5A01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NR_FR1_lessthan_5MHz_BW-UEConTest</w:t>
            </w:r>
          </w:p>
        </w:tc>
      </w:tr>
      <w:tr w:rsidR="00D660EA" w:rsidRPr="00D660EA" w14:paraId="62AE2F3F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8F9B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RP-253550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FDCB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NR_redcap_enh_plus_CT1-UEConTest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2EAB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2412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B09A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NR_redcap_enh_plus_CT1-UEConTest</w:t>
            </w:r>
          </w:p>
        </w:tc>
      </w:tr>
      <w:tr w:rsidR="00D660EA" w:rsidRPr="00D660EA" w14:paraId="6264C5E4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76D1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RP-253551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00BFB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NR_XR_enh_plus_CT1-UEConTest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8417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599C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A204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NR_XR_enh_plus_CT1-UEConTest</w:t>
            </w:r>
          </w:p>
        </w:tc>
      </w:tr>
      <w:tr w:rsidR="00D660EA" w:rsidRPr="00D660EA" w14:paraId="6D059832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898F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RP-253552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10D1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NR_ENDC_RF_FR1_enh2-UEConTest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0825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488D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3508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NR_ENDC_RF_FR1_enh2-UEConTest</w:t>
            </w:r>
          </w:p>
        </w:tc>
      </w:tr>
      <w:tr w:rsidR="00D660EA" w:rsidRPr="00D660EA" w14:paraId="35154765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C9CB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RP-253553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5F22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Netw_Energy_NR-UEConTest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268BF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37FF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19B7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Netw_Energy_NR-UEConTest</w:t>
            </w:r>
            <w:proofErr w:type="spellEnd"/>
          </w:p>
        </w:tc>
      </w:tr>
      <w:tr w:rsidR="00D660EA" w:rsidRPr="00D660EA" w14:paraId="45B05338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0C58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RP-253554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5E19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NR_cov_enh2-UEConTest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B739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FEEBE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DF58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NR_cov_enh2-UEConTest</w:t>
            </w:r>
          </w:p>
        </w:tc>
      </w:tr>
      <w:tr w:rsidR="00D660EA" w:rsidRPr="00D660EA" w14:paraId="061FFCF2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60D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RP-253555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0D53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1B41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7C1C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107A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</w:p>
        </w:tc>
      </w:tr>
      <w:tr w:rsidR="00D660EA" w:rsidRPr="00D660EA" w14:paraId="731D13BD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790E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RP-253556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DCDB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NR_MIMO_evo_DL_UL-UEConTest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9FEB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D510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B3DC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NR_MIMO_evo_DL_UL-UEConTest</w:t>
            </w:r>
            <w:proofErr w:type="spellEnd"/>
          </w:p>
        </w:tc>
      </w:tr>
      <w:tr w:rsidR="00D660EA" w:rsidRPr="00D660EA" w14:paraId="17FE0149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B38D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RP-253557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F66D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IoT_NTN_enh_plus_CT1-UEConTest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939C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5B0BF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7002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IoT_NTN_enh_plus_CT1-UEConTest</w:t>
            </w:r>
          </w:p>
        </w:tc>
      </w:tr>
      <w:tr w:rsidR="00D660EA" w:rsidRPr="00D660EA" w14:paraId="2B6D70C4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3FFA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lastRenderedPageBreak/>
              <w:t>RP-253558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34AA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NR_MT_SDT-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3260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7D4E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0933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NR_MT_SDT-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D660EA" w:rsidRPr="00D660EA" w14:paraId="404BBD7F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BCE5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RP-253559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8CAB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NR_IDC_enh-UEConTest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5646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AD8A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57E5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NR_IDC_enh-UEConTest</w:t>
            </w:r>
            <w:proofErr w:type="spellEnd"/>
          </w:p>
        </w:tc>
      </w:tr>
      <w:tr w:rsidR="00D660EA" w:rsidRPr="00D660EA" w14:paraId="2FC313CF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1837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RP-253560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DF76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NR_demod_enh3-UEConTest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9E01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6EE3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D39E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NR_demod_enh3-UEConTest</w:t>
            </w:r>
          </w:p>
        </w:tc>
      </w:tr>
      <w:tr w:rsidR="00D660EA" w:rsidRPr="00D660EA" w14:paraId="2911D380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BAB3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42D9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NR_pos_enh2-UEConTest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57D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5C13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1D4E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D660EA" w:rsidRPr="00D660EA" w14:paraId="46D072CD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9BB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RP-253562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502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NR_pos_enh2-UEConTest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D13D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13.4.19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E8B2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E0B3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D660EA" w:rsidRPr="00D660EA" w14:paraId="29BA3A8A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1030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RP-253563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F0F1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NR_Mob_enh2-UEConTest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2F1D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4DB7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5131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D660EA" w:rsidRPr="00D660EA" w14:paraId="7415EAEA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48A2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RP-253564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5326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NR_Mob_enh2-UEConTest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BFF7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3AAD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D6EF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D660EA" w:rsidRPr="00D660EA" w14:paraId="118D0F19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20B6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RP-253565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CDDD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NR_FR2_multiRX_DL-UEConTest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65B8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1A07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5899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NR_FR2_multiRX_DL-UEConTest</w:t>
            </w:r>
          </w:p>
        </w:tc>
      </w:tr>
      <w:tr w:rsidR="00D660EA" w:rsidRPr="00D660EA" w14:paraId="1B21A896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8FB5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RP-253566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FEAF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NR_NTN_enh_plus_CT-UEConTest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6BB6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07A4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F872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NR_NTN_enh_plus_CT-UEConTest</w:t>
            </w:r>
            <w:proofErr w:type="spellEnd"/>
          </w:p>
        </w:tc>
      </w:tr>
      <w:tr w:rsidR="00D660EA" w:rsidRPr="00D660EA" w14:paraId="4FC55342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D30C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RP-253567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5E5B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LTE_terr_bcast_bands_part2-UEConTest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97A3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24B5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0839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LTE_terr_bcast_bands_part2-UEConTest</w:t>
            </w:r>
          </w:p>
        </w:tc>
      </w:tr>
      <w:tr w:rsidR="00D660EA" w:rsidRPr="00D660EA" w14:paraId="4DD929DA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7DA2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RP-253568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9C9F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NR_MG_enh2-UEConTest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5C58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67EE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EBDE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NR_MG_enh2-UEConTest</w:t>
            </w:r>
          </w:p>
        </w:tc>
      </w:tr>
      <w:tr w:rsidR="00D660EA" w:rsidRPr="00D660EA" w14:paraId="021D7DAA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77A9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RP-253569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6F05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NG_RTC_IMS_dataCH-UEConTest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FDCC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5929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56B9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NG_RTC_IMS_dataCH-UEConTest</w:t>
            </w:r>
            <w:proofErr w:type="spellEnd"/>
          </w:p>
        </w:tc>
      </w:tr>
      <w:tr w:rsidR="00D660EA" w:rsidRPr="00D660EA" w14:paraId="6677E304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954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RP-253570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CEF2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NR_MBS_enh_5MBS_Ph2-UEConTest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F846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7706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1265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NR_MBS_enh_5MBS_Ph2-UEConTest</w:t>
            </w:r>
          </w:p>
        </w:tc>
      </w:tr>
      <w:tr w:rsidR="00D660EA" w:rsidRPr="00D660EA" w14:paraId="35B312DA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CF86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1789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NR_UAV_plus_CT1-UEConTest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CA43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44D3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1EC4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NR_UAV_plus_CT1-UEConTest</w:t>
            </w:r>
          </w:p>
        </w:tc>
      </w:tr>
      <w:tr w:rsidR="00D660EA" w:rsidRPr="00D660EA" w14:paraId="0E3448EA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6F69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RP-253572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F881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ATSSS_Ph3-UEConTest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5279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C6CA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1F1C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ATSSS_Ph3-UEConTest</w:t>
            </w:r>
          </w:p>
        </w:tc>
      </w:tr>
      <w:tr w:rsidR="00D660EA" w:rsidRPr="00D660EA" w14:paraId="2E3CCD61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FDA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RP-253573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8651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MPS_WLAN-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B7F3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13.4.29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B787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8EB6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MPS_WLAN-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D660EA" w:rsidRPr="00D660EA" w14:paraId="030AC323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FC3B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RP-253574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486F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LTE_CA_R18-UEConTest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AAE3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13.4.30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935F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805F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LTE_CA_R18-UEConTest</w:t>
            </w:r>
          </w:p>
        </w:tc>
      </w:tr>
      <w:tr w:rsidR="00D660EA" w:rsidRPr="00D660EA" w14:paraId="2913E2E5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CC25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RP-253575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99A3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eCallCEN-UEConTest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F244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0677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E948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eCallCEN-UEConTest</w:t>
            </w:r>
            <w:proofErr w:type="spellEnd"/>
          </w:p>
        </w:tc>
      </w:tr>
      <w:tr w:rsidR="00D660EA" w:rsidRPr="00D660EA" w14:paraId="7FFFFB60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4305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RP-253576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FB94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NR_n28_PC2_40MHz_CBW-UEConTest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A37E7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81C8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B845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NR_n28_PC2_40MHz_CBW-UEConTest</w:t>
            </w:r>
          </w:p>
        </w:tc>
      </w:tr>
      <w:tr w:rsidR="00D660EA" w:rsidRPr="00D660EA" w14:paraId="16BF041C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B9DE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RP-253577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C6069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NR_CADC_NR_LTE_DC_R19-UEConTest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73D2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29FE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DD98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NR_CADC_NR_LTE_DC_R19-UEConTest</w:t>
            </w:r>
          </w:p>
        </w:tc>
      </w:tr>
      <w:tr w:rsidR="00D660EA" w:rsidRPr="00D660EA" w14:paraId="63483560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D678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RP-253578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8CF0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HPUE_NR_FR1_bands_R19-UEConTest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C03F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1A15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7EC7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HPUE_NR_FR1_bands_R19-UEConTest</w:t>
            </w:r>
          </w:p>
        </w:tc>
      </w:tr>
      <w:tr w:rsidR="00D660EA" w:rsidRPr="00D660EA" w14:paraId="44660105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4861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RP-253579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998A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NR_FR1_lessthan_5MHz_BW_Ph2-UEConTest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2B04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2BEE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1CB6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NR_FR1_lessthan_5MHz_BW_Ph2-UEConTest</w:t>
            </w:r>
          </w:p>
        </w:tc>
      </w:tr>
      <w:tr w:rsidR="00D660EA" w:rsidRPr="00D660EA" w14:paraId="07CC77A4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1F04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RP-253580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C07B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NR_PC2_RedCap_UE-UEConTest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0161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BABA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04C37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NR_PC2_RedCap_UE-UEConTest</w:t>
            </w:r>
          </w:p>
        </w:tc>
      </w:tr>
      <w:tr w:rsidR="00D660EA" w:rsidRPr="00D660EA" w14:paraId="584FB1F9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6914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FAA8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NR_lic_bands_BW_R19-UEConTest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CF7A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64F0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2E60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NR_lic_bands_BW_R19-UEConTest</w:t>
            </w:r>
          </w:p>
        </w:tc>
      </w:tr>
      <w:tr w:rsidR="00D660EA" w:rsidRPr="00D660EA" w14:paraId="1DB004C8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7AF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RP-253582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949F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HPUE_DC_LTE_NR_R19-UEConTest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6983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94A0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980D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HPUE_DC_LTE_NR_R19-UEConTest</w:t>
            </w:r>
          </w:p>
        </w:tc>
      </w:tr>
      <w:tr w:rsidR="00D660EA" w:rsidRPr="00D660EA" w14:paraId="2F1008CA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4365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RP-253583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463B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NR_mmWave_protect-UEConTest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3513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F284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93DA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NR_mmWave_protect-UEConTest</w:t>
            </w:r>
            <w:proofErr w:type="spellEnd"/>
          </w:p>
        </w:tc>
      </w:tr>
      <w:tr w:rsidR="00D660EA" w:rsidRPr="00D660EA" w14:paraId="0DB7E441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DF94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RP-253584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13F7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NR_bands_xFeature_R19-UEConTest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B5DF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0A1F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3A89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NR_bands_xFeature_R19-UEConTest</w:t>
            </w:r>
          </w:p>
        </w:tc>
      </w:tr>
      <w:tr w:rsidR="00D660EA" w:rsidRPr="00D660EA" w14:paraId="0D9F6188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C500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RP-253585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7022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IoT_NTN_FDD_S_band-UEConTest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A2AF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F4AB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2AB3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IoT_NTN_FDD_S_band-UEConTest</w:t>
            </w:r>
            <w:proofErr w:type="spellEnd"/>
          </w:p>
        </w:tc>
      </w:tr>
      <w:tr w:rsidR="00D660EA" w:rsidRPr="00D660EA" w14:paraId="3C37DACB" w14:textId="77777777" w:rsidTr="00D660EA">
        <w:trPr>
          <w:trHeight w:val="4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D5E3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RP-253586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5677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NR_IoT_NTN_req_test_enh-UEConTest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DF14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E167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0E61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660EA">
              <w:rPr>
                <w:rFonts w:ascii="Arial" w:hAnsi="Arial" w:cs="Arial"/>
                <w:sz w:val="16"/>
                <w:szCs w:val="16"/>
              </w:rPr>
              <w:t>NR_IoT_NTN_req_test_enh-UEConTest</w:t>
            </w:r>
            <w:proofErr w:type="spellEnd"/>
          </w:p>
        </w:tc>
      </w:tr>
      <w:tr w:rsidR="00D660EA" w:rsidRPr="00D660EA" w14:paraId="7B32D83B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180C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RP-253587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7174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TEI8_Test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4103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E4A7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BC49E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TEI8_Test</w:t>
            </w:r>
          </w:p>
        </w:tc>
      </w:tr>
      <w:tr w:rsidR="00D660EA" w:rsidRPr="00D660EA" w14:paraId="65993458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E52C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RP-253588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AAC8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TEI10_Test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9AA2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0B43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D8D7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TEI10_Test</w:t>
            </w:r>
          </w:p>
        </w:tc>
      </w:tr>
      <w:tr w:rsidR="00D660EA" w:rsidRPr="00D660EA" w14:paraId="2FE77D62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A088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RP-253589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721B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TEI12_Test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4C25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1710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A1FE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TEI12_Test</w:t>
            </w:r>
          </w:p>
        </w:tc>
      </w:tr>
      <w:tr w:rsidR="00D660EA" w:rsidRPr="00D660EA" w14:paraId="3387FAC1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1F65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RP-253590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423F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TEI13_Test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5D6E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28A5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2732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TEI13_Test</w:t>
            </w:r>
          </w:p>
        </w:tc>
      </w:tr>
      <w:tr w:rsidR="00D660EA" w:rsidRPr="00D660EA" w14:paraId="37E2DCF6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B9B4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FB7A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TEI14_Test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E432A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7B34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5A97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D660EA" w:rsidRPr="00D660EA" w14:paraId="24576AF3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3974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RP-253592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0FEE7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TEI15_Test - Pack 1/4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D0DD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A036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11C4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D660EA" w:rsidRPr="00D660EA" w14:paraId="4867C791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EAFD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RP-253593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D84F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TEI15_Test - Pack 2/4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366E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F7DF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0429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D660EA" w:rsidRPr="00D660EA" w14:paraId="04DE3876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FD34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RP-253594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A11B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TEI15_Test - Pack 3/4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6135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0A82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EC45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D660EA" w:rsidRPr="00D660EA" w14:paraId="1DA926B7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8C2F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RP-253595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C24C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TEI15_Test - Pack 4/4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B656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5DA6A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E97F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D660EA" w:rsidRPr="00D660EA" w14:paraId="5AF1BE5A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F0CA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RP-253596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62CA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TEI16_Test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BDA6A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76BC9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DF3E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D660EA" w:rsidRPr="00D660EA" w14:paraId="33CA1C2E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064B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RP-253597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422D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TEI16_Test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83BB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881A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2A75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D660EA" w:rsidRPr="00D660EA" w14:paraId="0C5A0C0E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7E27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RP-253598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782D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TEI17_Test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4228B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DE233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B7EBD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D660EA" w:rsidRPr="00D660EA" w14:paraId="6B604BD2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1E1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RP-253599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78017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TEI17_Test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CD6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969C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B686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D660EA" w:rsidRPr="00D660EA" w14:paraId="3DA85811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976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lastRenderedPageBreak/>
              <w:t>RP-253600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2E5D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TEI18_Test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97B7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2942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7B0CD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D660EA" w:rsidRPr="00D660EA" w14:paraId="20F587FB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75458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RP-253601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7BC1D0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TEI18_Test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6F63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FA76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58F4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D660EA" w:rsidRPr="00D660EA" w14:paraId="64E8C837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E7A16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E3F8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TEI19_Test - Pack 1/2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9392C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34039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3B2A1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D660EA" w:rsidRPr="00D660EA" w14:paraId="3853643F" w14:textId="77777777" w:rsidTr="00D660EA">
        <w:trPr>
          <w:trHeight w:val="2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5DE64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D660EA">
              <w:rPr>
                <w:rFonts w:ascii="Calibri" w:hAnsi="Calibri" w:cs="Calibri"/>
                <w:sz w:val="22"/>
                <w:szCs w:val="22"/>
              </w:rPr>
              <w:t>RP-253603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1783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CR Pack on TEI19_Test - Pack 2/2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CF625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13.5.13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BDD6F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A5B2" w14:textId="77777777" w:rsidR="00D660EA" w:rsidRPr="00D660EA" w:rsidRDefault="00D660EA" w:rsidP="00D660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D660EA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</w:tbl>
    <w:p w14:paraId="5E58691F" w14:textId="77777777" w:rsidR="002C1F05" w:rsidRDefault="002C1F05" w:rsidP="002C1F05"/>
    <w:bookmarkEnd w:id="0"/>
    <w:p w14:paraId="11B51E39" w14:textId="0F7FE430" w:rsidR="009C7F23" w:rsidRDefault="0069306C" w:rsidP="004147E0">
      <w:pPr>
        <w:pStyle w:val="TH"/>
      </w:pPr>
      <w:r>
        <w:t>Table 1.3</w:t>
      </w:r>
      <w:r w:rsidR="00C95C03">
        <w:t>a</w:t>
      </w:r>
      <w:r>
        <w:t>: N</w:t>
      </w:r>
      <w:r w:rsidR="007726AA" w:rsidRPr="005E2084">
        <w:t xml:space="preserve">umber of </w:t>
      </w:r>
      <w:r w:rsidR="00D97A27" w:rsidRPr="005E2084">
        <w:t>CRs per Spec</w:t>
      </w:r>
    </w:p>
    <w:tbl>
      <w:tblPr>
        <w:tblW w:w="3900" w:type="dxa"/>
        <w:jc w:val="center"/>
        <w:tblLook w:val="04A0" w:firstRow="1" w:lastRow="0" w:firstColumn="1" w:lastColumn="0" w:noHBand="0" w:noVBand="1"/>
      </w:tblPr>
      <w:tblGrid>
        <w:gridCol w:w="1740"/>
        <w:gridCol w:w="2160"/>
      </w:tblGrid>
      <w:tr w:rsidR="00276996" w:rsidRPr="00276996" w14:paraId="39447481" w14:textId="77777777" w:rsidTr="00764EA1">
        <w:trPr>
          <w:trHeight w:val="250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14:paraId="3DE3898A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276996">
              <w:rPr>
                <w:rFonts w:ascii="Arial" w:hAnsi="Arial" w:cs="Arial"/>
                <w:b/>
                <w:bCs/>
                <w:color w:val="000000"/>
              </w:rPr>
              <w:t>Spec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  <w:hideMark/>
          </w:tcPr>
          <w:p w14:paraId="5D20400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276996">
              <w:rPr>
                <w:rFonts w:ascii="Arial" w:hAnsi="Arial" w:cs="Arial"/>
                <w:b/>
                <w:bCs/>
                <w:color w:val="000000"/>
              </w:rPr>
              <w:t>CRs</w:t>
            </w:r>
          </w:p>
        </w:tc>
      </w:tr>
      <w:tr w:rsidR="00276996" w:rsidRPr="00276996" w14:paraId="1F99CA26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424C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34.108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A116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193F7923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DCB5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34.121-1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C01D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6D1811E7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FA0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34.121-2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19404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0BEC72C2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AA7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34.122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EEE6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1B42A8DE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3CB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41F54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44DEF7FD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0DD5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34.123-2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0A5A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69FE6682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9155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03D5A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76996" w:rsidRPr="00276996" w14:paraId="79DAE9C3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67A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7B86C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276996" w:rsidRPr="00276996" w14:paraId="1C8D903C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D89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F474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6</w:t>
            </w:r>
          </w:p>
        </w:tc>
      </w:tr>
      <w:tr w:rsidR="00276996" w:rsidRPr="00276996" w14:paraId="4E9A33C1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1ECA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34.229-3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1392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2E6A83F3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61DC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34.229-4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FA3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0D314DCC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C4F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05DA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9</w:t>
            </w:r>
          </w:p>
        </w:tc>
      </w:tr>
      <w:tr w:rsidR="00276996" w:rsidRPr="00276996" w14:paraId="0DFB7B7A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372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B3EF8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7</w:t>
            </w:r>
          </w:p>
        </w:tc>
      </w:tr>
      <w:tr w:rsidR="00276996" w:rsidRPr="00276996" w14:paraId="074E2E23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A07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477A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2A423CAB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B5AD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29A3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6</w:t>
            </w:r>
          </w:p>
        </w:tc>
      </w:tr>
      <w:tr w:rsidR="00276996" w:rsidRPr="00276996" w14:paraId="330CB187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310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CC42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5</w:t>
            </w:r>
          </w:p>
        </w:tc>
      </w:tr>
      <w:tr w:rsidR="00276996" w:rsidRPr="00276996" w14:paraId="55F6EF25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60D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6C59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7</w:t>
            </w:r>
          </w:p>
        </w:tc>
      </w:tr>
      <w:tr w:rsidR="00276996" w:rsidRPr="00276996" w14:paraId="184628D3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4E9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18D4A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11</w:t>
            </w:r>
          </w:p>
        </w:tc>
      </w:tr>
      <w:tr w:rsidR="00276996" w:rsidRPr="00276996" w14:paraId="080BD1C9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F16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2ED7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276996" w:rsidRPr="00276996" w14:paraId="60B76975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B54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74E65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8</w:t>
            </w:r>
          </w:p>
        </w:tc>
      </w:tr>
      <w:tr w:rsidR="00276996" w:rsidRPr="00276996" w14:paraId="498BF661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958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543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76996" w:rsidRPr="00276996" w14:paraId="738A96FE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B684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36.579-1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1A02D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524C6A95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746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36.579-2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15D1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013B2BAA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B77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36.579-3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801D5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02C82BB6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BFB8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36.579-4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E11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4A517934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931F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5FA55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17175DB2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9024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D7D29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28AF272E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3A4C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36.579-7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35E2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3C80A51C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C79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36.579-8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C727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2E3F53EC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078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36.579-9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B9BA9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1D8CFBB0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610C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DACF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3</w:t>
            </w:r>
          </w:p>
        </w:tc>
      </w:tr>
      <w:tr w:rsidR="00276996" w:rsidRPr="00276996" w14:paraId="76871701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432A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36.904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D6CE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788FA5F1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79B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B971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3C9D81AD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F9EC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36.978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9B7D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7287890F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9EE5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37.544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070E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6D842E12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EC8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BB60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18</w:t>
            </w:r>
          </w:p>
        </w:tc>
      </w:tr>
      <w:tr w:rsidR="00276996" w:rsidRPr="00276996" w14:paraId="394A76FB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537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6B78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276996" w:rsidRPr="00276996" w14:paraId="1E340F5B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3E9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61F84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4</w:t>
            </w:r>
          </w:p>
        </w:tc>
      </w:tr>
      <w:tr w:rsidR="00276996" w:rsidRPr="00276996" w14:paraId="4ED8A8A0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C809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37.571-4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FE10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76996" w:rsidRPr="00276996" w14:paraId="48B0EAB5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EF38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B232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2</w:t>
            </w:r>
          </w:p>
        </w:tc>
      </w:tr>
      <w:tr w:rsidR="00276996" w:rsidRPr="00276996" w14:paraId="055127A2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0389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97A2F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7</w:t>
            </w:r>
          </w:p>
        </w:tc>
      </w:tr>
      <w:tr w:rsidR="00276996" w:rsidRPr="00276996" w14:paraId="7DB834CD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1B1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0AE8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7</w:t>
            </w:r>
          </w:p>
        </w:tc>
      </w:tr>
      <w:tr w:rsidR="00276996" w:rsidRPr="00276996" w14:paraId="186B4576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AA7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E52CC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3</w:t>
            </w:r>
          </w:p>
        </w:tc>
      </w:tr>
      <w:tr w:rsidR="00276996" w:rsidRPr="00276996" w14:paraId="74F5CF19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8254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8AEC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2</w:t>
            </w:r>
          </w:p>
        </w:tc>
      </w:tr>
      <w:tr w:rsidR="00276996" w:rsidRPr="00276996" w14:paraId="6BF3A2C2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E4E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72358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6</w:t>
            </w:r>
          </w:p>
        </w:tc>
      </w:tr>
      <w:tr w:rsidR="00276996" w:rsidRPr="00276996" w14:paraId="54A7F647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EABA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4E45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276996" w:rsidRPr="00276996" w14:paraId="21403619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EF7D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37.901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3654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112957F9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1BA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37.901-5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97C7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002CFBA0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A46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FDF0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63</w:t>
            </w:r>
          </w:p>
        </w:tc>
      </w:tr>
      <w:tr w:rsidR="00276996" w:rsidRPr="00276996" w14:paraId="402E0F07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CCF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0CA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31</w:t>
            </w:r>
          </w:p>
        </w:tc>
      </w:tr>
      <w:tr w:rsidR="00276996" w:rsidRPr="00276996" w14:paraId="5B8DCF0F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476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6F55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3</w:t>
            </w:r>
          </w:p>
        </w:tc>
      </w:tr>
      <w:tr w:rsidR="00276996" w:rsidRPr="00276996" w14:paraId="32D6F330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59D9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CCD2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82</w:t>
            </w:r>
          </w:p>
        </w:tc>
      </w:tr>
      <w:tr w:rsidR="00276996" w:rsidRPr="00276996" w14:paraId="5F8B3B94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3DB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9A2E6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276996" w:rsidRPr="00276996" w14:paraId="366EA872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776D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7888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276996" w:rsidRPr="00276996" w14:paraId="663A3090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F6C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90B1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25</w:t>
            </w:r>
          </w:p>
        </w:tc>
      </w:tr>
      <w:tr w:rsidR="00276996" w:rsidRPr="00276996" w14:paraId="61DD06BD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F6A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4458D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276996" w:rsidRPr="00276996" w14:paraId="37F0B9AB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7CAA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37734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39</w:t>
            </w:r>
          </w:p>
        </w:tc>
      </w:tr>
      <w:tr w:rsidR="00276996" w:rsidRPr="00276996" w14:paraId="3C5D8B3F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9C4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C253D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68</w:t>
            </w:r>
          </w:p>
        </w:tc>
      </w:tr>
      <w:tr w:rsidR="00276996" w:rsidRPr="00276996" w14:paraId="5B1A8331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D3EA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5A4A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15</w:t>
            </w:r>
          </w:p>
        </w:tc>
      </w:tr>
      <w:tr w:rsidR="00276996" w:rsidRPr="00276996" w14:paraId="5C90E3C5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D7A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F36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2</w:t>
            </w:r>
          </w:p>
        </w:tc>
      </w:tr>
      <w:tr w:rsidR="00276996" w:rsidRPr="00276996" w14:paraId="33E56A1F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EF5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15A6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117</w:t>
            </w:r>
          </w:p>
        </w:tc>
      </w:tr>
      <w:tr w:rsidR="00276996" w:rsidRPr="00276996" w14:paraId="40F1DB22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FF28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D577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6</w:t>
            </w:r>
          </w:p>
        </w:tc>
      </w:tr>
      <w:tr w:rsidR="00276996" w:rsidRPr="00276996" w14:paraId="312742F1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82D7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843A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1</w:t>
            </w:r>
          </w:p>
        </w:tc>
      </w:tr>
      <w:tr w:rsidR="00276996" w:rsidRPr="00276996" w14:paraId="027B4B50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EE05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B00D3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36</w:t>
            </w:r>
          </w:p>
        </w:tc>
      </w:tr>
      <w:tr w:rsidR="00276996" w:rsidRPr="00276996" w14:paraId="4BD232CC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F96E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1C1BD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24</w:t>
            </w:r>
          </w:p>
        </w:tc>
      </w:tr>
      <w:tr w:rsidR="00276996" w:rsidRPr="00276996" w14:paraId="47E1BDA9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8C5B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C6D80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5F4B30D6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E778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51.010-1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DAFB9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2F2F7709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5968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51.010-2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BD88D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18FB95A9" w14:textId="77777777" w:rsidTr="00764EA1">
        <w:trPr>
          <w:trHeight w:val="29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57A1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6996">
              <w:rPr>
                <w:rFonts w:ascii="Calibri" w:hAnsi="Calibri" w:cs="Calibri"/>
                <w:color w:val="000000"/>
                <w:sz w:val="22"/>
                <w:szCs w:val="22"/>
              </w:rPr>
              <w:t>51.010-5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CA0A4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0</w:t>
            </w:r>
          </w:p>
        </w:tc>
      </w:tr>
      <w:tr w:rsidR="00276996" w:rsidRPr="00276996" w14:paraId="578E0CFE" w14:textId="77777777" w:rsidTr="00764EA1">
        <w:trPr>
          <w:trHeight w:val="250"/>
          <w:jc w:val="center"/>
        </w:trPr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94552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514DC" w14:textId="77777777" w:rsidR="00276996" w:rsidRPr="00276996" w:rsidRDefault="00276996" w:rsidP="002769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276996">
              <w:rPr>
                <w:rFonts w:ascii="Arial" w:hAnsi="Arial" w:cs="Arial"/>
                <w:color w:val="000000"/>
              </w:rPr>
              <w:t>728</w:t>
            </w:r>
          </w:p>
        </w:tc>
      </w:tr>
    </w:tbl>
    <w:p w14:paraId="3BCC8620" w14:textId="77777777" w:rsidR="00CD1D1A" w:rsidRDefault="00CD1D1A" w:rsidP="004979A0"/>
    <w:p w14:paraId="26AC65C9" w14:textId="5997FA2D" w:rsidR="0060254C" w:rsidRDefault="00C95C03" w:rsidP="00A12455">
      <w:pPr>
        <w:pStyle w:val="TH"/>
      </w:pPr>
      <w:r>
        <w:t>Table 1.3b: N</w:t>
      </w:r>
      <w:r w:rsidRPr="005E2084">
        <w:t xml:space="preserve">umber of </w:t>
      </w:r>
      <w:r>
        <w:t xml:space="preserve">TTCN </w:t>
      </w:r>
      <w:r w:rsidRPr="005E2084">
        <w:t xml:space="preserve">CRs per </w:t>
      </w:r>
      <w:r>
        <w:t xml:space="preserve">TTCN </w:t>
      </w:r>
      <w:r w:rsidRPr="005E2084">
        <w:t>Spec</w:t>
      </w:r>
    </w:p>
    <w:tbl>
      <w:tblPr>
        <w:tblW w:w="3823" w:type="dxa"/>
        <w:jc w:val="center"/>
        <w:tblLook w:val="04A0" w:firstRow="1" w:lastRow="0" w:firstColumn="1" w:lastColumn="0" w:noHBand="0" w:noVBand="1"/>
      </w:tblPr>
      <w:tblGrid>
        <w:gridCol w:w="2060"/>
        <w:gridCol w:w="1763"/>
      </w:tblGrid>
      <w:tr w:rsidR="00C95C03" w:rsidRPr="0069306C" w14:paraId="7E55FDB3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49D9CF0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0D9A9515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C95C03" w:rsidRPr="0069306C" w14:paraId="754C94BA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2129" w14:textId="77777777" w:rsidR="00C95C03" w:rsidRPr="0069306C" w:rsidRDefault="00C95C03" w:rsidP="00FB1C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309D2" w14:textId="113C0396" w:rsidR="00C95C03" w:rsidRPr="003631E7" w:rsidRDefault="003631E7" w:rsidP="00FB1CC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631E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F978C3" w:rsidRPr="0069306C" w14:paraId="65439DA5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AB6F" w14:textId="41115377" w:rsidR="00F978C3" w:rsidRPr="0069306C" w:rsidRDefault="00F978C3" w:rsidP="00F978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</w:t>
            </w: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090E6" w14:textId="54550CB7" w:rsidR="00F978C3" w:rsidRPr="003631E7" w:rsidRDefault="003631E7" w:rsidP="00F978C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631E7">
              <w:rPr>
                <w:rFonts w:ascii="Calibri" w:hAnsi="Calibri" w:cs="Calibri"/>
                <w:sz w:val="22"/>
                <w:szCs w:val="22"/>
              </w:rPr>
              <w:t>1</w:t>
            </w:r>
            <w:r w:rsidR="00D462D9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C95C03" w:rsidRPr="0069306C" w14:paraId="0A244133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D178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EEF03" w14:textId="6A13FAB0" w:rsidR="00C95C03" w:rsidRPr="003631E7" w:rsidRDefault="007A6AE8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631E7">
              <w:rPr>
                <w:rFonts w:ascii="Calibri" w:hAnsi="Calibri" w:cs="Calibri"/>
                <w:sz w:val="22"/>
                <w:szCs w:val="22"/>
              </w:rPr>
              <w:t>1</w:t>
            </w:r>
            <w:r w:rsidR="00D462D9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C95C03" w:rsidRPr="0069306C" w14:paraId="3A259EB5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55BF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799F" w14:textId="5E74512C" w:rsidR="00C95C03" w:rsidRPr="003631E7" w:rsidRDefault="00D462D9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C95C03" w:rsidRPr="0069306C" w14:paraId="55EC773D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7546" w14:textId="635A7175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7CB3C" w14:textId="4FC38C8D" w:rsidR="00C95C03" w:rsidRPr="003631E7" w:rsidRDefault="00D462D9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4147E0" w:rsidRPr="0069306C" w14:paraId="4A59B11F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E3A8" w14:textId="13AA1FAE" w:rsidR="004147E0" w:rsidRDefault="004147E0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389C9" w14:textId="763A9F36" w:rsidR="004147E0" w:rsidRPr="003631E7" w:rsidRDefault="00D462D9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C95C03" w:rsidRPr="0069306C" w14:paraId="666110E0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BDF7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38.523-3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57D34" w14:textId="53916C7B" w:rsidR="00C95C03" w:rsidRPr="003631E7" w:rsidRDefault="00D462D9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</w:tr>
      <w:tr w:rsidR="00C95C03" w:rsidRPr="0069306C" w14:paraId="57C228ED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801B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66233" w14:textId="5A32A9D0" w:rsidR="00C95C03" w:rsidRPr="003631E7" w:rsidRDefault="00D462D9" w:rsidP="00C95C0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63</w:t>
            </w:r>
          </w:p>
        </w:tc>
      </w:tr>
    </w:tbl>
    <w:p w14:paraId="41BB8817" w14:textId="77777777" w:rsidR="00C95C03" w:rsidRDefault="00C95C03" w:rsidP="004979A0"/>
    <w:bookmarkEnd w:id="1"/>
    <w:bookmarkEnd w:id="2"/>
    <w:p w14:paraId="524EA392" w14:textId="77777777" w:rsidR="00BD1DF2" w:rsidRDefault="00BD1DF2" w:rsidP="00BD1DF2">
      <w:pPr>
        <w:sectPr w:rsidR="00BD1DF2" w:rsidSect="00D24DB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64BFE822" w14:textId="77777777" w:rsidR="0014272E" w:rsidRDefault="0014272E" w:rsidP="00BD1DF2"/>
    <w:p w14:paraId="27376925" w14:textId="185BE464" w:rsidR="0014272E" w:rsidRDefault="0014272E" w:rsidP="004551A8">
      <w:pPr>
        <w:pStyle w:val="Heading1"/>
      </w:pPr>
      <w:proofErr w:type="spellStart"/>
      <w:r>
        <w:t>Tdoc</w:t>
      </w:r>
      <w:proofErr w:type="spellEnd"/>
      <w:r>
        <w:t xml:space="preserve"> list of agreed CRs</w:t>
      </w:r>
      <w:r w:rsidR="004551A8">
        <w:t xml:space="preserve"> and plenary packages</w:t>
      </w:r>
    </w:p>
    <w:p w14:paraId="342DA693" w14:textId="77777777" w:rsidR="00473E1C" w:rsidRDefault="00473E1C" w:rsidP="003443A1"/>
    <w:p w14:paraId="0E9BE3CD" w14:textId="04F2B5F8" w:rsidR="004F15F9" w:rsidRDefault="0033481C" w:rsidP="003443A1">
      <w:r>
        <w:t>728</w:t>
      </w:r>
      <w:r w:rsidR="0069306C">
        <w:t xml:space="preserve"> CRs were agreed at RAN5#10</w:t>
      </w:r>
      <w:r w:rsidR="004F15F9">
        <w:t>9</w:t>
      </w:r>
    </w:p>
    <w:tbl>
      <w:tblPr>
        <w:tblW w:w="23126" w:type="dxa"/>
        <w:tblLook w:val="04A0" w:firstRow="1" w:lastRow="0" w:firstColumn="1" w:lastColumn="0" w:noHBand="0" w:noVBand="1"/>
      </w:tblPr>
      <w:tblGrid>
        <w:gridCol w:w="1271"/>
        <w:gridCol w:w="4970"/>
        <w:gridCol w:w="3750"/>
        <w:gridCol w:w="923"/>
        <w:gridCol w:w="1032"/>
        <w:gridCol w:w="914"/>
        <w:gridCol w:w="4850"/>
        <w:gridCol w:w="3026"/>
        <w:gridCol w:w="942"/>
        <w:gridCol w:w="1031"/>
        <w:gridCol w:w="1263"/>
      </w:tblGrid>
      <w:tr w:rsidR="0048106E" w:rsidRPr="0048106E" w14:paraId="55D1D8A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14FF6A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TDoc</w:t>
            </w:r>
            <w:proofErr w:type="spellEnd"/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25B6BB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Title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6E45F0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Source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0C33ED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Release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3F385D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Spec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706B80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Version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67208C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Related WIs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66CCEB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CR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5E7251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CR revision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62B085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CR category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hideMark/>
          </w:tcPr>
          <w:p w14:paraId="290592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48106E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TSG CR Pack</w:t>
            </w:r>
          </w:p>
        </w:tc>
      </w:tr>
      <w:tr w:rsidR="0048106E" w:rsidRPr="0048106E" w14:paraId="07CA31C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108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R5-255523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DAE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test case 9.1.6.3 with TT analysis results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753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15E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20A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AA8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489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7B6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4146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A62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38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78F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RP-253541</w:t>
            </w:r>
          </w:p>
        </w:tc>
      </w:tr>
      <w:tr w:rsidR="0048106E" w:rsidRPr="0048106E" w14:paraId="331B16CE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534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R5-255526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59B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TT analysis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test case 9.1.6.3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F80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264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F49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81F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1AE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F88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2D9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CCA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976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RP-253541</w:t>
            </w:r>
          </w:p>
        </w:tc>
      </w:tr>
      <w:tr w:rsidR="0048106E" w:rsidRPr="0048106E" w14:paraId="4D32C45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6A0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R5-255528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DC2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 NTN intra TC 14.2.3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D17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8D9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A96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5B2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5D1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9A0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999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4DA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669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150FEB9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2E0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7C0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NR NTN inter TC 14.2.4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B95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35D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404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7DA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581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6AE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AB0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7B3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5CF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1AA1365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DAF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R5-255530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1BC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MUTT to NR NTN TC 14.2.3 and 14.2.4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987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D48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AF6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E81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8D2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99D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4149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61A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D6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A76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60CC096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E48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R5-255532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A66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Annex for NR NTN TCs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028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618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2AB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8C6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266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ED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F3E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FE5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146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206B798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0A1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R5-255534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B63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Completion of beam failure detection and link recovery test case for a UE operating on a cell with 3 MHz BW including TT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089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1D2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6E8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04B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8A5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D25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AC5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1DC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6D9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2FB0F27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127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R5-255535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47A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and measurement uncertainty for less than 5 MHz test case 6.5.5.8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8A3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519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EFD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8D5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2AD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0E4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4AD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15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6F0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42BB8A0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395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R5-255537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E25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of NR-DC SA FR2 CHO with candidate SCG test case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F9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E14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CA5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5A5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623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DA8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F4B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D7C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4B7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63A5192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B6A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R5-255538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60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Completion of NR-DC SA FR2 CHO with candidate SCG test case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B1A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46E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23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E46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183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5F5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8F3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E8D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62C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56608E6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402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R5-255539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048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and measurement uncertainty for NR SA CHO 7.3.3.6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D2A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385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571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D87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382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25C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A68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8FC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5E5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5661551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3B1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R5-255543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3C8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for UE transmit timing test case for PC6 UEs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98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9CB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C95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A4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E96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E1D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CB5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B1C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E09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7C76256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A10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R5-255544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619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Completion of UE FR2 transmit timing test case for PC6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598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6C1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730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23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CA7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3D2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054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AEA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8B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53F2459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60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R5-255545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C42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Annex F changes of UE transmit timing test case for PC6 devices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439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90C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496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66A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B4A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2EF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ABE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A3D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07B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1C685B8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3B3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R5-255546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92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for NR SA FR2 SSB-based L1-RSRP measurement test for PC6 UEs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5A7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7EC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07F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AF4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88E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1EE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7E1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633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840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6BBAE1E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C77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R5-255547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5D6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Completion of NR SA FR2 SSB-based L1-RSRP measurement test for PC6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489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4E0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0A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C5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6D5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8FF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C34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03A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827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3AA1042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8D0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R5-255548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555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Annex F changes of SA FR2 SSB-based L1-RSRP measurement test for PC6 UEs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B0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2F2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F00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F95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597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376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4161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B7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6AB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75B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10DE8A9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8C7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R5-255549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B2F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test configuration to LTM PDCCH order RA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946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B79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48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0B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CDB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421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4162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76C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EE0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A5A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1CD39CC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6A2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R5-255550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3FA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test applicability and PICS to LTM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E62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064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8C0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83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30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87A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5DE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C5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748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4A46E1B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21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R5-255553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11A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7.5.18.1 and 7.5.18.2 for FR2 SCPAC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254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DCB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B39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785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BBA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494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4164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59C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0A3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194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1A98545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E59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R5-255554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75D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test cases 7.5.18.1 and 7.5.18.2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008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2E6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5DA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AD9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82D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642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DED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460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0B6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420E769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806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R5-255555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239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E-UTRAN event-triggered TC 6.6.25.1, 6.6.25.2 and 6.6.25.3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609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FA9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BA3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834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579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211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BBD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110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05E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6053BB5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825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R5-255556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CE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test applicability for E-UTRAN event-triggered TC 6.6.25.1, 6.6.25.2 and 6.6.25.3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254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2FD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843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311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FE8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B0E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055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A30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C35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185F075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A0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R5-255557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407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test applicability for test cases 6.6.25.1, 6.6.25.2 and 6.6.25.3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FA3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D20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001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DEB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1AE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2AF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267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620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7F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546BA36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A24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R5-255562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DA2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FR2 MU - relaxation update for NS_202 additional spurious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264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560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559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A89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6E9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62F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1192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27E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976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55C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69F1DF0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954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R5-255563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E47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IoT NTN TC 13.1.1.5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9BD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74A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ABA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245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4C3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7BD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0473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BA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6A0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AC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61E58FC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585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R5-255564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3F3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MUTT of IoT NTN TC 13.1.1.5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51D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95B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FE3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DDF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1BB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9B5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3105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7D3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A3E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16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6BE15D7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A94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R5-255572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385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Clause 6.3A.3.1 test configuration table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FAA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3F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D4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3DA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07C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250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3525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7E7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6AD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72E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7C12DB7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C52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R5-255588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63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test procedure and requirement of IoT NTN multi cell TCs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D52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9FC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064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9C2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E7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1AE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3106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E3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0C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790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4A4C7F6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AC3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R5-255589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5C4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NB IoT RRM TC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82E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58E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1E9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95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67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D44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3107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4E2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007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C94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RP-253590</w:t>
            </w:r>
          </w:p>
        </w:tc>
      </w:tr>
      <w:tr w:rsidR="0048106E" w:rsidRPr="0048106E" w14:paraId="0812EE8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190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R5-255590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BF8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TN HO minimum conformance requirements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31B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C0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72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199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144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B06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4168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74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DFA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97B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4E48E93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5B0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R5-255592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10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A-MPR test point analysis for CA_n5A-n77A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F92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EA9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6FE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44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C86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B74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FCD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916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266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07B98AF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6AC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R5-255593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478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Referense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sensitivity test point analysis for 2 and 3 band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301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EE2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39C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55F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AE3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90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9D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A2B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EB9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1028358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3D9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R5-255594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DD1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 co-existence spurious emission test point analysis for CA_n5A-n25A and CA_n5A-n77A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EE5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EAD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452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6DA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3CE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8B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821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9C6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D35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4E2A4DE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58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R5-255596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22C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ICS for CA_n5A-n29A and CA_n5A-n25A-n77(2A)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84F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14F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636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2E5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107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B48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0875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7F2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BEC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E5E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47CC4B9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4E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R5-255600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FEF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Referense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sensitivity test point analysis for CA_n25A-n66A-n71A-n77A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47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8D2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8F3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060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DA4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099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C24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6E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936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6DE3A43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D25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R5-255601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378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 co-existence spurious emission test point analysis for CA_n25A-n71A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0D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A50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037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665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3F9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593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34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1AF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78E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74F4124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F9D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R5-255603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1C2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ICS for CA_n25A-n66A-n71A-n77A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11F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F49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A2D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61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14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2C8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0876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8B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EBB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4BD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540DE49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D0C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R5-255604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BB5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Transmitter requirements for CA_n25A-n66A-n71A-n77A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B65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0D9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435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406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38A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DE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5C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22C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4CB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70C4F39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885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R5-255605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7DC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Receiver requirements for CA_n25A-n66A-n71A-n77A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71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8CD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29D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E31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C81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E64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73E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7DA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7C3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7C3B4CC8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1D3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R5-255607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83C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test channel bandwidths and test frequencies for bands n87 and n88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05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94F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9F6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5F5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3E4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D86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784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C0C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262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23C8B25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D97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R5-255608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1F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Signalling test frequencies for bands n87 and n88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235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D47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1D1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C03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293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408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7BE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485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04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04F0395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ED8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R5-255609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3BD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Demodulation test frequencies for bands n87 and n88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74D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C8B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DD3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1CE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553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2B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7D7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68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9A1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705DE49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3B3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R5-255610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A4A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bands n87 and n88 for physical layer baseline implementation capabilities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A45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849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B75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ECD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EF2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017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0877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F8A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ED9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39F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06FAC0E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BE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R5-255611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3CC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bands n87 and n88 to NR band group for FR1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72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FB9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237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192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971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663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4169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A3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EC6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5C8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1E015BB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834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R5-255612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E0A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transmitter requirements for bands n87 and n88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266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4DF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E7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1A2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9E3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797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C4A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660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044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77C7C47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834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R5-255613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D35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receiver requirements for bands n87 and n88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514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B1C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3CA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42B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5B9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44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CA5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73C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D04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73F8CDF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A09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R5-255615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9DF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A-MPR test point analysis for NS_05/NS_01 and NS_05U/NS_01 for CA_n1-n78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04C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0A7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116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913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94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401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A24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C9C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2E6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RP-253537</w:t>
            </w:r>
          </w:p>
        </w:tc>
      </w:tr>
      <w:tr w:rsidR="0048106E" w:rsidRPr="0048106E" w14:paraId="351F50B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261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R5-255616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4DD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A-MPR requirements for CA_n1A-n78A PC2 and PC3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40E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705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DEA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DE3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676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EA1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EEE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FA7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BB3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RP-253537</w:t>
            </w:r>
          </w:p>
        </w:tc>
      </w:tr>
      <w:tr w:rsidR="0048106E" w:rsidRPr="0048106E" w14:paraId="4E664BC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92A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R5-255617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22A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indication of modified MPR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behavior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NS_05 and NS_05U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2C2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E1A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156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DCF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4C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93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BDB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670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C3C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RP-253537</w:t>
            </w:r>
          </w:p>
        </w:tc>
      </w:tr>
      <w:tr w:rsidR="0048106E" w:rsidRPr="0048106E" w14:paraId="5A9F610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6F8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R5-255619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818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transmitter requirements for 3 MHz CBW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149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AC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46D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513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274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982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592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2A6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3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5C67E99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BB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R5-255620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AEC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UL test frequencies and CBWs for n71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7E7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662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48E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AE0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551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BD9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B77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DE4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E92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2BB9BE5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814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R5-255622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8EF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point analysis for NS_07 n13 PC2 and NS_03/NS_03U for n25 PC2 and UL-MIMO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BC2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125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B92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9B9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D59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E90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63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818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B19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44406B9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6F2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R5-255623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B6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bands n13 PC2 and n25 PC2 for physical layer baseline implementation capabilities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502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FD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E85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454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276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F6B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C88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530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1E8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725B9C0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C16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R5-255624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907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transmitter requirements for bands n13 and n25 PC2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4A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175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950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5F9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83F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C98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9FF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C33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2B2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473AEE5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EA8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R5-255626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82B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ATG TC 7.1.1.10.5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578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ZTE Corporation,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Tejet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SRTC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3C1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FCA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735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E13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C8B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5151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531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B17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573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6D2B545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EE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R5-255627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7D4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ATG TC 19.4.2.1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156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23A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30C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A93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048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D7C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1DA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418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70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25BF34F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F5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R5-255628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8BC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A-CSI report configuration in PDSCH absolute physical layer throughput 4RX TCs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A41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0E2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5E9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146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1A8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EE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B70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2EB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1DF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RP-253560</w:t>
            </w:r>
          </w:p>
        </w:tc>
      </w:tr>
      <w:tr w:rsidR="0048106E" w:rsidRPr="0048106E" w14:paraId="12DAEDA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F5B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860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ATG TC 19.4.2.2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E1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CE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ACB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2EF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DDC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13D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4171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C1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EDA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2DD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6C736E0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C09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R5-255630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5A6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cell configuration for ATG RRM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477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395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A20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27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CA8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C69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4172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044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45B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EA4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71F011AF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FF2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R5-255637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261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 to clause title for ATG RRM test case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627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DB0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053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9BE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E0B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F8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4173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2B3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AAF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7E6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53D5B6F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354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R5-255644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4B1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ATG RRM test case 19.2.3.2.1 with TT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9FF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D53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7C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691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DDC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DF5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4174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56B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2D3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B7D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36430D0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851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R5-255645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7F5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ATG RRM test case 19.2.3.2.2 with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0A7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E01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BE4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5A7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32B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076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4175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08C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64E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ED9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46338C4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8A0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R5-255651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C28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Enhanced Type II Codebook based on doppler CSI UE capability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E1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Telecom, 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611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7AC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91A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FF5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115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0879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2F3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63F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DB8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3D321E1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87B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R5-255654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CED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on 8Rx receiver definition in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requirements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ADB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6B2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9A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19F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2EE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189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1021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CDE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45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400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RP-253552</w:t>
            </w:r>
          </w:p>
        </w:tc>
      </w:tr>
      <w:tr w:rsidR="0048106E" w:rsidRPr="0048106E" w14:paraId="525A203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A13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R5-255656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3CB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on annex of 8Rx CA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requirements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563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045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69A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5EB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1BC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20A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1022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E56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DAA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D5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RP-253552</w:t>
            </w:r>
          </w:p>
        </w:tc>
      </w:tr>
      <w:tr w:rsidR="0048106E" w:rsidRPr="0048106E" w14:paraId="07B69EC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3A4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R5-255674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E2C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ATSSS Phase 3 TC 10.6.1.1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601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AE3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455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43A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F83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194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5153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037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2E0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83C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RP-253572</w:t>
            </w:r>
          </w:p>
        </w:tc>
      </w:tr>
      <w:tr w:rsidR="0048106E" w:rsidRPr="0048106E" w14:paraId="108DA64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6C1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R5-255675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724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ATSSS Phase 3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9DD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6D1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99A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575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B01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B79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0AF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9A9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610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RP-253572</w:t>
            </w:r>
          </w:p>
        </w:tc>
      </w:tr>
      <w:tr w:rsidR="0048106E" w:rsidRPr="0048106E" w14:paraId="2690913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004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R5-255676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6CE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MPS WLAN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1A9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29B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0CE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C13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EF1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MPS_WLAN-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1A6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0882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CB0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B98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CB6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RP-253573</w:t>
            </w:r>
          </w:p>
        </w:tc>
      </w:tr>
      <w:tr w:rsidR="0048106E" w:rsidRPr="0048106E" w14:paraId="31AB8D2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066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R5-255682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E6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UAV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A3B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C1A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106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8F5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D0E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048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0633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14E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E3F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9F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37E8BD4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358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R5-255683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E1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RRM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162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739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C0B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742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BC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AE5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A54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96C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F74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RP-253541</w:t>
            </w:r>
          </w:p>
        </w:tc>
      </w:tr>
      <w:tr w:rsidR="0048106E" w:rsidRPr="0048106E" w14:paraId="5EE71E1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1AF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R5-255687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954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positioning methods information in the RESET UE POSITIONING STORED INFORMATION message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937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19A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A3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3B6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A90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342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0088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623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4DF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658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1563912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A9C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R5-255688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1C1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SL-BWP-Config configuration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FE4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B67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44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299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425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2C3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5E0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8EF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ADD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01E4E1A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4CA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R5-255689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08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SLPP abort test case 9.5.1.4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F88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6F8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38E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960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0C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D33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EBD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3E4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3B0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1B654A9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18E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R5-255691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710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SLPP acknowledgment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D7D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F1D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9B9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2D8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370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1FA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7CD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384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E25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46F3C6A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BB7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R5-255693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4E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SLPP error handling test case 9.5.3.2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16A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90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EDF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B34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750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81B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0EC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7FD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88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4A20CB5F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866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R5-255699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E76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general description of SLPP positioning methods scenario data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20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5AA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AA9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96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1FC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2D1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0238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7DF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86C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09C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4360304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6D9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R5-255704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027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UE Rx-Tx time difference measurement test cases in RRC_INACTIVE state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C53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E82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22D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13F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07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FB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ABD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3DE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0F6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4057B7C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93B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R5-255709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60B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Annex F Correction for NR-NTN Event Triggered Test Cases without gap Including TT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0AB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752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2E7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BF1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E3D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022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4178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9C3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D5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D13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21EDD29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1F3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R5-255710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64E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Positioning test cases 15.2.1 and 15.4.1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DE6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2E0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36D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20C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37C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ED0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906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A00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9D0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5FDA50C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5DC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F6F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for Positioning test case 15.2.2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1AC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07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F57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5E1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15D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C76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BC8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721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1F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76B8D09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AEE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R5-255712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465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Removal of duplicated attachments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A7A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694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612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3FC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EFE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D1D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48F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AFF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459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332CC5E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853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R5-255713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1A9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UE Rx-Tx time difference measurement period test case 15.2.1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470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E04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7D8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B6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81B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67B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BE8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15C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88B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32D8626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11A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R5-255714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02D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UE Rx-Tx time difference measurement period test case 15.2.2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345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9E7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90E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136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5A7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D2D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AE5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BC3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712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3B4A2C8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339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R5-255715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AD1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UE Rx-Tx time difference measurement period test case 15.4.1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595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BB0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C5C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D11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D7B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8F1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757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055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91F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6AA00D5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AF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R5-255716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5EE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DL-TDOA Assistance data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E8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20D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C2E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94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D95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9F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C7E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7E0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F6E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0B0E4EC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D2D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R5-255717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798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assistance data for measurement period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58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9E2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180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BC7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4D4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913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C4A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5C3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534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4F42F42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119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R5-255718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23B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NR-NTN SS-RSRP and SS-RSRQ measurement accuracy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E35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D35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AE4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5F7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8E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7F2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4179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DBF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1D4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F99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1579859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B8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R5-255719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C4C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NR-NTN SSB based L1-RSRP measurement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AAE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09F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91B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A6C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589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D50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DCA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BC7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4B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0F6E084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632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R5-255720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F66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NR-NTN Event Triggered Inter-Frequency Test Cases without gap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55B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D36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2B7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E77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EB7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ADB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0CA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C4D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7F9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07DADDD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023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R5-255722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F3C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Removal of Reference to Voided Table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BA4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593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66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0EF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00C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B6D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4183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16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7F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AB1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72FCDE3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D7C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R5-255724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FCC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Rel-17 RRM NR-NTN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369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94E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0DD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F46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923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E9C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05D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292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A7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13B4B21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AE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R5-255737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58D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Idle mode test case 6.1.2.3a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F1E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281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476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54E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9E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3B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5160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80B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3C3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85E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1801859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FF0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R5-255738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911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IMS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11.10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3F0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 EMEA Ltd, Keysight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C6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0CF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9B1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BD7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B59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64E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022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2B2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131D34C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B6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R5-255739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21C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IMS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11.11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6CA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 EMEA Ltd, Keysight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7D7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11A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933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350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4D5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C2C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8F9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1DD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6882530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FA8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R5-255743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236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Second harmonic exceptions for spurious emissions for ENDC_41A_n41A operation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92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562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D8A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309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DBC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A3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E6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7B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81E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32AF8D7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8A4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R5-255744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4B5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Core specs alignment for n50 asymmetric CBW configuration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1F3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8E8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D0F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83F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22E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AFD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D1E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E7D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F1E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6DAFE7B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32C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R5-255745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2B6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frequencies calculations clarifications for asymmetric CBW configuration in TDD bands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60B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89C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FBD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197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29E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A7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527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1B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CD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2DE9ED1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FD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R5-255746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1C7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references in UTRA ACLR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242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DB4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F38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020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1E1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C83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3541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F0C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6A7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BC6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0420F65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860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R5-255747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722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Defining configuration for non-SUL carrier in certain UL MIMO SUL tests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989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CAB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E0B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E24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85F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9F9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89E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2D0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C52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41D5A71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70A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R5-255748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422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ATG SEM test definition update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25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BDE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F77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479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31B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79F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3543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DD4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5E6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369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09D2630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8D0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R5-255749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BB3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MU and TT definition for ATG SEM test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E55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B9C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493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3B3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C8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5FC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90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BAC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4E4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7C16EF6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CD1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R5-255754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5D9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DL frequency in band 19 for DC_19A-21A_n79A REFSENS testing - PC3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2BC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429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65B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EC1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9E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DB5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BE6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3C0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D1E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23BBD38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B26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R5-255755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2EF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on FR1 maximum input level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5C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BF9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5DC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2A4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C46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D0C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3547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769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A50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F06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2C2D337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FB8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R5-255757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76A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6.4.4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4B2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FirstNet, Ericsson, Element, Samsung R&amp;D Institute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BA2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544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D85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68C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4F3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27E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215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3B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1723BF3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BC7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R5-255760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BE0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6.1.1.15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36B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FirstNet, Ericsson, Element, Samsung R&amp;D Institute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12F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752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A85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C0C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DDC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09F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DAF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8DC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25892D5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C11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R5-255761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CB8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Core spec alignment for UL TX switching 6.5.7A.1, 6.5.7B.1 and 6.5.7C.1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B30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978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687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16A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51C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BF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3C6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C0B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CCC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2AB2BBF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E1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R5-255762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D0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Core spec alignment for UL TX switching 6.5.7D.2 and 6.5.7D.3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689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042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227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5C8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D3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EFA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4186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88A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31E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B1F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RP-253555</w:t>
            </w:r>
          </w:p>
        </w:tc>
      </w:tr>
      <w:tr w:rsidR="0048106E" w:rsidRPr="0048106E" w14:paraId="4E6AE77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0E9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R5-255763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376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to test case 6.1.1.22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767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FirstNet, Ericsson,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C13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371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EE0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80E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F47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0B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25A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5C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32972D7E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EF6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R5-255765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917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to test case 6.9.4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994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FirstNet, Ericsson, Element, Samsung R&amp;D Institute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3A7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81D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746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BF1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F36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5D4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71A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747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45EA3B0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917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R5-255770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717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6.1.1.22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AD8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FD3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B25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976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31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2D9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DEC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D43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9F8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44288D6F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6CE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R5-255772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D4B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6.9.1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565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889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121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F89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CE8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B8E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462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57D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782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7BC85A4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6A2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R5-255774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7E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21.32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E90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6A2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0FA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12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E02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79E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1637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C31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B32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86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341A398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BCB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R5-255776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A37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 UAV: Initial Test Model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600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1BB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19F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D29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E41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303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3769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E64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47D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A8E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3E94F1D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D55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R5-255777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3BD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 UAV: Initial Test Model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31F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1E1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4B2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BAE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6EF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6C8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479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EDD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D32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1A81F87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FCA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R5-255778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B96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to XR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7.1.1.5.9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623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521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226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64A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5AF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A27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5162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630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F0F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C26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RP-253551</w:t>
            </w:r>
          </w:p>
        </w:tc>
      </w:tr>
      <w:tr w:rsidR="0048106E" w:rsidRPr="0048106E" w14:paraId="57093E8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514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R5-255779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A3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to NR RRC test case 8.1.5.1.1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D46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03C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0F8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630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CE9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CBD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0DA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C70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533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35FF4D4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0F2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R5-255780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D2A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to EN-DC RRC test case 8.2.1.1.1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1B8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86E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76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050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BBC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DE9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86A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F43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A15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688CDC7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410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R5-255781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447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to NE-DC RRC test case 8.2.1.1.2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6AF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077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7FC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601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BAB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4DE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EC6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92C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E3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0A4B40C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2FC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R5-255782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6EB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NR/5GC test case 8.2.3.9.1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F7E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4FA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D23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1F9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315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C3A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CA0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F7D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045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323112FE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090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R5-255784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283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38.523-3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D3E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CD1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615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134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57B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D5B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3770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BC8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83E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BF6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74B218E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255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R5-255785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882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to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SysInfo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contents for NB-IoT NTN operating with flexible Tx-Rx frequency separation and with in-band NR NTN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55D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755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86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21E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6B0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D0E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1551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505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35C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E97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7F059DD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297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R5-255786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DC4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Removal of deprecated signalling GNSS scenarios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F7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75B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00D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E8D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6B9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71F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1552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D99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6C3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D62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2D4268D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5CC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R5-255787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274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NB-IoT CP PUR test case 22.1.5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F80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 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B7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D5A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404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07E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2D5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5490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62A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1F5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564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174556C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D50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R5-255788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5D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NB-IoT UP PUR test case 22.1.6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3B4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 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02E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585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CFF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0DD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F55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5491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E48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2E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F2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1D8AA0E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E27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R5-255790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B5B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references in Table 4-1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CED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000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FAE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BFE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F35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35A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1513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71A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EBA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726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RP-253587</w:t>
            </w:r>
          </w:p>
        </w:tc>
      </w:tr>
      <w:tr w:rsidR="0048106E" w:rsidRPr="0048106E" w14:paraId="2CE3B7F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AEB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R5-255791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E8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36.523-3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139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D70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EAA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DDA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117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196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4944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5E5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6BA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B69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RP-253587</w:t>
            </w:r>
          </w:p>
        </w:tc>
      </w:tr>
      <w:tr w:rsidR="0048106E" w:rsidRPr="0048106E" w14:paraId="559DE23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473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R5-255793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EB5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title of test cases 22.4 and 22.5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277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3DB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CC1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085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677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EE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0398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109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D89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E15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RP-253587</w:t>
            </w:r>
          </w:p>
        </w:tc>
      </w:tr>
      <w:tr w:rsidR="0048106E" w:rsidRPr="0048106E" w14:paraId="22610A8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C8C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R5-255794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EDA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references in Table 4.2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172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44A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0F3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51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B01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66D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0399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E22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534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ACC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6E72D91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E89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R5-255795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42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references in Table 4-12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BE5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747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D20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8B0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CCD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69B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0179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5B6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8E1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12F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52F5CB7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F9D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R5-255796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875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in 37.579-1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8B1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DAC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BC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103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93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164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908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179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D75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522CEC8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A84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R5-255797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CD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Order of Longitude and Latitude in the group configuration and user profiles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18B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199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628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597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956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C74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B93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411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821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3B6C52E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A0B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R5-255798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733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MCPTT regroup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9F5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3A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008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435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9B8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E37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E8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7A5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870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146161B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5C9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R5-255799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9B6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37.579-5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827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9B4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AFA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4A8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22C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943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0AA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902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EF9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20AD27B8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D95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R5-255808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6D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IoT NTN band 252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13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767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929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FBE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6A7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83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1077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F77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63E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F4E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40E58F1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97D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R5-255809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D94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IoT NTN band 252 in band group list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E97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61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50E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EDB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0D1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C27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3109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921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5D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A28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4890589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E4C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R5-255810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E36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IoT NTN band 252 in Operating bands and channel arrangement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3A9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286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BBA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F7C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B09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985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377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AD9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CE5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41E7B23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3CC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0C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IoT NTN band 252 for SIG part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235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01C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0A9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6B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E65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848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1554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352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7D9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3E2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2878C5A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D66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R5-255813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3C9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IoT NTN band 252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66B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753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50E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402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E4C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C34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1514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82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19A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D98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751C73E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366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R5-255819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A0D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the TC applicability for PC2 (e)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804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754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1F9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C1D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DE3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NR_PC2_RedCap_UE-UEConTest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AEE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9CD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48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4CB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RP-253580</w:t>
            </w:r>
          </w:p>
        </w:tc>
      </w:tr>
      <w:tr w:rsidR="0048106E" w:rsidRPr="0048106E" w14:paraId="0D3E0EF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686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R5-255820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788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EPC IMS DC TC 8.18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344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761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683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D0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B0C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57B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1638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804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CE2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8D8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RP-253569</w:t>
            </w:r>
          </w:p>
        </w:tc>
      </w:tr>
      <w:tr w:rsidR="0048106E" w:rsidRPr="0048106E" w14:paraId="140E019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0AD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R5-255821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BB1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5GC IMS DC TC 6.11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7E6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6B0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C8D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168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EAB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NG_RTC_IMS_dataCH-UEConTest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7F2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F0A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B1D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E07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RP-253569</w:t>
            </w:r>
          </w:p>
        </w:tc>
      </w:tr>
      <w:tr w:rsidR="0048106E" w:rsidRPr="0048106E" w14:paraId="08392EF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EA5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R5-255822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8CA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ATSSS Phase 3 TC 11.9.5 to 11.9.8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FF6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B54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26B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300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96F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421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5168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6B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F01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974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RP-253572</w:t>
            </w:r>
          </w:p>
        </w:tc>
      </w:tr>
      <w:tr w:rsidR="0048106E" w:rsidRPr="0048106E" w14:paraId="16E3EFC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C01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R5-255826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C3C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ATSSS Phase 2 TC 11.9.1 to 11.9.4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02E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E26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DC2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60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3BE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FE9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5169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42E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EFA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2DB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5E5DD4E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22E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R5-255827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A97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Introducing new connection diagrams for 4 or 6 cells testing in FR1 and FR2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90D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26D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EEB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C73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26C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BFB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121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05A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FF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484E671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D2D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R5-255828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E59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new FR1 RSTD measurement reporting delay test case for PRS aggregation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BF0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7C3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4C7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9AB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59D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E58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6D0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7F4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6A5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1A5226E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675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142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new FR2 RSTD measurement reporting delay test case for PRS aggregation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51B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219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DA3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F93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1C2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B47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7A2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016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CAD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3C74DE4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AB5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R5-255830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70E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new FR1 RSTD measurement accuracy test case for PRS aggregation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8A5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D1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279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6BA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F8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13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09A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F16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520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7E05C15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117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R5-255831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7AA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new FR2 RSTD measurement accuracy test case for PRS aggregation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645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551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A4F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43F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969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398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146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424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B03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4DD45DF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636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R5-255832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A3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Test Case Applicability and UE Capabilities for NR DL-TDOA and Multi-RTT Measurements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AF8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3C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A3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8A9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F3D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BFC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181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31B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D4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0F086BA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646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R5-255840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B6B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statement for several 3 band NR CA combos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94D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FFE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63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DAE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A16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D6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0883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309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B6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6C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192B805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5ED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R5-255842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FF9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test case 7.1.1.10.4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21F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A1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134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31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E6B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355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5171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C61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740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C7E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56350E4E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62D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R5-255850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34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MCVideo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5.5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27A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357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FBA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9C3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AB0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89E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D78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790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0C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18D6CB4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2B3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R5-255851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AE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6.2.16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F52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E9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870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007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BA5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FDA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C8D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F53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A24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436DCA8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F5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R5-255852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45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6.2.17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D32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F5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9E8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BCD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B7F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1DF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8D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D86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58F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041001B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0BA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R5-255853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81E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in SDP message contents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379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32A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D54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C8D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B5F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19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DA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9C6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AB8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RP-253587</w:t>
            </w:r>
          </w:p>
        </w:tc>
      </w:tr>
      <w:tr w:rsidR="0048106E" w:rsidRPr="0048106E" w14:paraId="3752154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D63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R5-255854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BDB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10.3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A07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809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78E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67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7E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DF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E49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BB3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CB0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6A144BF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7A6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R5-255855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EF4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10.6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978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823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961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D12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47D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EB7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608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F5E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EC3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31BF703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3E1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R5-255860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E0A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A-GNSS Request Location Information for multifrequency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2CE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C2F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045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76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608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DBD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F0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F09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4C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296BC67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17F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R5-255875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B58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and Update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NGeCALL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 11.5.1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0F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Anritsu, 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223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866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EF5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B85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3D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5175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BCA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B09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CF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5882D37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882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R5-255876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234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and Update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NGeCALL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 11.5.2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B69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Anritsu, 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581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F80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B55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939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8C1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5176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11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D19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9C0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6EEAD3A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83E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R5-255885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0D0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NTN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795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75F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8B0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8C1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199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D3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0637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2EA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CF7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EAC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4A76DAF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59A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R5-255893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6F1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UAV Test Case 8.1.3.5.7 Test Case for event A3H2 reporting for Inter-Frequency Neighbour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266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758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5D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BC0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63D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33C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5186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19A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432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F9E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19E2826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BD8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R5-255895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5EB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UAV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EB1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FE8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D90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AC1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F0B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11F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0638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D8B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26C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CB3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0E93C28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1F7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R5-255896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23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to Radio resource control information elements for Aerial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Ues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F89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187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C38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B58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969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83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78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D51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BF1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64F2B0E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B77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R5-255908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175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R16 CA configurations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707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Unicom, Nokia, 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B2A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E30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1E0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9FA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847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3552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43A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AC1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B88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49E5391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9C8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R5-255910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4A8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R18 CA configurations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401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Unicom, NTT DOCOMO INC., 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557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CA5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01B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C91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93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3554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6E1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3F2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3CF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RP-253544</w:t>
            </w:r>
          </w:p>
        </w:tc>
      </w:tr>
      <w:tr w:rsidR="0048106E" w:rsidRPr="0048106E" w14:paraId="4CF210A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CA3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A75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General updates of clause 5 for R19 new CBW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544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Unicom, 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237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CD4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CE1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AB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3AE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046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F56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17A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133C5B8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65A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R5-255912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D18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MT SDT TC 7.1.1.13.6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295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048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B36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42A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D1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NR_MT_SDT-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3FF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5192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48C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139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F4A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RP-253558</w:t>
            </w:r>
          </w:p>
        </w:tc>
      </w:tr>
      <w:tr w:rsidR="0048106E" w:rsidRPr="0048106E" w14:paraId="5647ECD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0A6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R5-255916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705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MOP for Rel18 PC2 NR CA configurations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44D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D9F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969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B22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C24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67F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3557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39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75F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6D8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05FF862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5A1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R5-255920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95B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combination of system information blocks for MBS Multicast reception in RRC_INACTIVE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E63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A98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867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191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68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92A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07A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988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921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RP-253570</w:t>
            </w:r>
          </w:p>
        </w:tc>
      </w:tr>
      <w:tr w:rsidR="0048106E" w:rsidRPr="0048106E" w14:paraId="4AD2540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95C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R5-255922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B1D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MBS information elements for MBS Broadcast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0A4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8FE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F7D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D29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81C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97E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0B6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0D8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291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RP-253570</w:t>
            </w:r>
          </w:p>
        </w:tc>
      </w:tr>
      <w:tr w:rsidR="0048106E" w:rsidRPr="0048106E" w14:paraId="2B3FE6EE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E37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R5-255931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57A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MOP for Rel18 PC2 ENDC band combos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20D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1E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DF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B82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12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FD2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7A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659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755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0F045E2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AF3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R5-255943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3DB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5GSM message PDU SESSION ESTABLISHMENT ACCEPT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C85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0B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EEF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3F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8A1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4CA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B9E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E4F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AF2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712E09B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C01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R5-255949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949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-Regroup details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425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B1E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E56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45C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085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896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84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A3D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3A6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4845671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7A6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R5-255958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08C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Referense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sensitivity test point analysis for Rel-16 FR1 intra-band CA and 2-band CA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EB8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250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1B0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DAA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240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1E8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E2E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195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3AF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536CF41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1A3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R5-255959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CAA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 co-existence spurious emission test point analysis for CA_n25A-n41A and CA_n41A-n71A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94F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D6A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C5F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18C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96E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1E8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20F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5E1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B81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5542D6E8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DE7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R5-255961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0D4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ICS for Rel-16 FR1 intra-band CA and 2-band CA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6B4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61A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700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F8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6B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F0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0885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61A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1EF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C18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0BB8366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B68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R5-255963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2EE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Receiver requirements for Rel-16 FR1 intra-band CA and 2-band CA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F88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1E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834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111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0FD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EB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E05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3F1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A18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4E0DA8E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C3D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R5-255968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EC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38.508-1 cl 4.8.2.3 (Reference QoS flow descriptions)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676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08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AEF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2C4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BAE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3F0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E73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5D0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83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RP-253592</w:t>
            </w:r>
          </w:p>
        </w:tc>
      </w:tr>
      <w:tr w:rsidR="0048106E" w:rsidRPr="0048106E" w14:paraId="05A7C0E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568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R5-255974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64E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for test case 11.1.4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1ED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59C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E7C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84D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C0A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F83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0640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199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896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61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456D7DC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08E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R5-255978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889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NR SA FR1 measurement reporting of deactivated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PSCell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deactivated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SCell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less than 5M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B8B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6AD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F17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B1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D4D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1D3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4194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2FF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9AC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BEC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RP-253579</w:t>
            </w:r>
          </w:p>
        </w:tc>
      </w:tr>
      <w:tr w:rsidR="0048106E" w:rsidRPr="0048106E" w14:paraId="0B289F0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F6F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R5-255979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F6F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MCPTT test case 5.3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E42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A69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D05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C92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5C2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C85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CC6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42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084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29BDD93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AAC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R5-255980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987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domain name for MCPTT confidentiality protection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2D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E6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6FA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230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208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FBF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8F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61E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FBE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51E59BD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416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R5-255981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EC3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200 OK in response to SIP INVITE for MCX Client Terminated Call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EF8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C32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2C6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315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2AF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78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FBC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602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6D5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1DB286D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990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R5-255982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889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Release RAT info to allow early release testing for MCX test cases over 5G NR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6F8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635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347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C7B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0A9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431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7DF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852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0CC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2073E16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E5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R5-255984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3E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SCell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activation and deactivation delay and idle mode CA/DC measurement for less than 5M bandwidth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0E3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45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60B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FB9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B53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A1A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4195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4F3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649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929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RP-253579</w:t>
            </w:r>
          </w:p>
        </w:tc>
      </w:tr>
      <w:tr w:rsidR="0048106E" w:rsidRPr="0048106E" w14:paraId="2F4F23A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BE6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R5-255993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A0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the SSB config for test case 6.6.1.12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1F5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A9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C69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6AA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92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BBE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4196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75B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188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FE6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4F7F640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83B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R5-255994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4C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test applicability for Beam Failure detection and link recovery test case for a UE operating on a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with 3 MHz BW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158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CDD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EB7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30D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46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06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96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DB8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440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4FFCD2E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D6C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R5-255995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75D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missing PC6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BFB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A5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2C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E40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502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30D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850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575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D30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40AFF5E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301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R5-255998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BCD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statements for NR-DC FR1-FR2 CHO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209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FCA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6C3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49A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E06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C9A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36F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133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2FD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3DEC025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92A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R5-256001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23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Additional updates of transmit part for PC2 n5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1AF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Verizon Spain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582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371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30F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5D0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F12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DAE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E5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E58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RP-253578</w:t>
            </w:r>
          </w:p>
        </w:tc>
      </w:tr>
      <w:tr w:rsidR="0048106E" w:rsidRPr="0048106E" w14:paraId="2315562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37A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R5-256002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8F2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Additional updates of Annex L part for PC2 n5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8BB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CF4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FD2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DE7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CF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HPUE_NR_FR1_bands_R19-UEConTest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097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03D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58E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60A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RP-253578</w:t>
            </w:r>
          </w:p>
        </w:tc>
      </w:tr>
      <w:tr w:rsidR="0048106E" w:rsidRPr="0048106E" w14:paraId="4CBBB21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63F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R5-256003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7E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for additional Rel-19 band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999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Verizon Spain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69E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45A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EA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98D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2A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E31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FC2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86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RP-253577</w:t>
            </w:r>
          </w:p>
        </w:tc>
      </w:tr>
      <w:tr w:rsidR="0048106E" w:rsidRPr="0048106E" w14:paraId="204E1B3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C49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R5-256004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47E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for additional Rel-17 band configurations and additional combination capabilities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7C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Verizon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D8B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67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77C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FCA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89C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0886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486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795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18E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164A738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6E1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R5-256005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481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for additional Rel-18 band configurations and additional combination capabilities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8F8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Verizon Spain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88D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E0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80D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749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2F6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0887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E09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1B4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66E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RP-253544</w:t>
            </w:r>
          </w:p>
        </w:tc>
      </w:tr>
      <w:tr w:rsidR="0048106E" w:rsidRPr="0048106E" w14:paraId="5016085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ED7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R5-256006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B67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for additional Rel-19 band configurations and additional combination capabilities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228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Verizon Spain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5B9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711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F60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9C1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45D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63C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B3A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E27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RP-253577</w:t>
            </w:r>
          </w:p>
        </w:tc>
      </w:tr>
      <w:tr w:rsidR="0048106E" w:rsidRPr="0048106E" w14:paraId="26996D4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DB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R5-256023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1C4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7.5.13.6.1 uplink TCI switch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A29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43A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49E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945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446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753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4199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C57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991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1C6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7084B9D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10C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R5-256024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7A2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6.5.13.1 MAC-CE based joint TCI state switch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mDCI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35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98B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2AC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FFB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E38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AA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3DB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DAE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62D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7B0B1ED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94E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R5-256025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1E7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7.5.13.4.1 and 7.5.13.5.1 TCI switch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03B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FE4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D8B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90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D54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84A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E1F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CBD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3DB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5B13A61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AF6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R5-256027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A73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7.5.13.4.1 and 7.5.13.5.1 TCI switch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BF3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C42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878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FBA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058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72F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874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99F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7E7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6694E27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88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R5-256028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B3F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7.1.1.14.2.2 NES spatial domain Type 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7FB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3EF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0F9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80D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A53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Netw_Energy_NR-UEConTest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038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B92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5AD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018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RP-253553</w:t>
            </w:r>
          </w:p>
        </w:tc>
      </w:tr>
      <w:tr w:rsidR="0048106E" w:rsidRPr="0048106E" w14:paraId="5EE0C32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1CA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20D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3MHz channel bandwidth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17A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7D0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450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FC3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5DC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420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16E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11A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DDF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07167C8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B02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R5-256030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DCC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minimum requirements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F0E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84B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17A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574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9A2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EB0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15A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90C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5B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67601C4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35D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R5-256031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6E0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Annex F MU and TT for Rel-17 unified TCI state switch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6F0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140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3EE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2BD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F1C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9DB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2B7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706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450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07BE87B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9C6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R5-256033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A6B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performance test cases 6.3.2.1.7 and 6.3.2.2.8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DC3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8F9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37A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DE2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54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FE1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C21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1F6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F9C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1D40FF1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92F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R5-256039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F82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IoT NTN RRM TCs 13.5.1, 13.5.2 and 13.5.3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075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627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07A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7E5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1D4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CE3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0475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DBF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13D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E3E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5B54EEB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78E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R5-256040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80F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Annex F MUTT for IoT NTN RRM TCs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7C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FA7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8F5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847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04C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FA6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3110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194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083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BB9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7E480DD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719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R5-256041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B46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IoT NTN RRM TCs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83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AB5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7A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40E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A1C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811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3111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53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958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C8F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4A11AFF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77B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R5-256042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20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R18 IoT NTN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TCs applicability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018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CMCC,  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CEF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7BF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FFD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39C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505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1079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E20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4A5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E57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4444A81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948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R5-256049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B2D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Carrier Leakage for ATG UE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C79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FA7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E6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9A8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7C4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C51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9AC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F7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7B7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2FA1820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240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R5-256050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C3C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In-band emissions for ATG UE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E59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C6F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5E4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F68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4C7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8B8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C66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646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59E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7B33A8D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3F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R5-256053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B2B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Test environments for ATG TCs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992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821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877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C1B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91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B9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3650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572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01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D89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0119659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205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R5-256058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053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R16 NR CADC configuration test cases applicability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BC1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CMCC,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5D5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DA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A0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B43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DC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F9D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608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A81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0999D43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B9B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R5-256062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D5C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of 5G TCs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1CE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820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0B7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D4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BD3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485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D21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731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4A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2728DFD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E2E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R5-256067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432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MPR TC for n28 PC2 40MHz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4B0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154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283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8A2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C25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290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7CB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5C3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7C6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RP-253576</w:t>
            </w:r>
          </w:p>
        </w:tc>
      </w:tr>
      <w:tr w:rsidR="0048106E" w:rsidRPr="0048106E" w14:paraId="2C6E19E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F2A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R5-256082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FAE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NR band and CADC configs status in ICS Annex B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553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2D8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62F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5FC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B4F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19E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0890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0E6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04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4D6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4554B5A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46A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R5-256089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B9B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test 8.1.5.10.11 for R18 IDC enhancement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39B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51D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71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640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76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7AA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5204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705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BA0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47B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RP-253559</w:t>
            </w:r>
          </w:p>
        </w:tc>
      </w:tr>
      <w:tr w:rsidR="0048106E" w:rsidRPr="0048106E" w14:paraId="32CF692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963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R5-256090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E35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test 8.1.5.10.12 for R18 IDC enhancement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730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C4A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84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480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6ED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F8B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62F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4D5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AA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RP-253559</w:t>
            </w:r>
          </w:p>
        </w:tc>
      </w:tr>
      <w:tr w:rsidR="0048106E" w:rsidRPr="0048106E" w14:paraId="0C21FCB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29C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R5-256091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B64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for NR IDC TC 8.1.5.10.11 and 8.1.5.10.12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2F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FD5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046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A67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73E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FF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CDF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0F5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DC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RP-253559</w:t>
            </w:r>
          </w:p>
        </w:tc>
      </w:tr>
      <w:tr w:rsidR="0048106E" w:rsidRPr="0048106E" w14:paraId="0405DE6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45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R5-256098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318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Remove FFS in SLPP abort test case 9.5.1.6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96A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B0A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DF2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15A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54A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515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0210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45F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F15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962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6A44449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153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R5-256100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7F5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in clause 4.5.2.6, 4.5.2.8, 4.5.2.9, 4.5.2.10 of propagation condition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ED6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D43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0F0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2EE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25C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CF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0EE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BF0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743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4C21293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8C3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R5-256102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232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PC6 in clause 6.2.1.2_1 of TS38.521-2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096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748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7E3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E85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44B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4E8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1207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BF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CBB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43E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7DE7C43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794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R5-256109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B0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TC 20.7 IPsec tunnel establishment procedure/MPS Priority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1B4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0A6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8E5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395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280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MPS_WLAN-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471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5498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613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A34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C2A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RP-253573</w:t>
            </w:r>
          </w:p>
        </w:tc>
      </w:tr>
      <w:tr w:rsidR="0048106E" w:rsidRPr="0048106E" w14:paraId="2E43907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F68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R5-256111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C57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UE capability for CHO without L3 measurement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0D4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7E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211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491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C8D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F56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0892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C2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05A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213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1F879A5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A95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R5-256122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2A3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editor notes for ATG RF Tx TCs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458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75E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748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8C8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D76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83E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3570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4F0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2F6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453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18ED8ED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825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R5-256125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C97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USIM configuration for MPS when access to EPC/5GC </w:t>
            </w:r>
            <w:proofErr w:type="gram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is WLAN</w:t>
            </w:r>
            <w:proofErr w:type="gramEnd"/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753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5CB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69E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D47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8C0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MPS_WLAN-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D2D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1556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F0C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279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87D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RP-253573</w:t>
            </w:r>
          </w:p>
        </w:tc>
      </w:tr>
      <w:tr w:rsidR="0048106E" w:rsidRPr="0048106E" w14:paraId="75C27BC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D50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R5-256127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637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NR inter-band CA configurations in FR1 (four bands)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C5D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DD6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D6B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38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CC5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3C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3653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554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083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7DB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2DF93ED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2E8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R5-256128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FE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NTN 4-step RACH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B37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5A6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89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543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65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B69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80B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CDA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ECA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4641DAF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CFE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75F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NTN BFR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2F4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788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CC2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59D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A92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394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203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F63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971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7BD3796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917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R5-256131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852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NTN measurement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3F3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B9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90F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CF1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2D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59D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4210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25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806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E5B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19DB948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4C8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R5-256132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1E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A for NTN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DBD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71F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56B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DC2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9DC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CCA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0A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6A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2E0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2C7423B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D74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R5-256134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2F4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ATG L1-RSRP reporting test cases 19.5.3.x with TT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1A8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A28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080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C48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F47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77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4213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B1C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AD3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C3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46B33D7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BB3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R5-256135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84A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ATG L1-SINR reporting test cases 19.5.4.x with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D4A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0AA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094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7E3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28B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BDA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42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161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3FD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26B984E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A73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R5-256136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AF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ATG CGI reporting test cases 19.5.5.1 with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85E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448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A6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2AB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AD2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F1E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73D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527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5A6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79F4C92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BBA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R5-256138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F55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ATG intra-frequency CSI-RSRQ accuracy test cases 19.6.7.1 with TT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AA7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615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8A6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C84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7F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751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4217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3E6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957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349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7E245FC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57C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R5-256139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6DD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ATG intra-frequency CSI-SINR accuracy test cases 19.6.8.1 with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126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291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486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4D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BCF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D4F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2DF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FDC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FCC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4BE56E8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A64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R5-256142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DBA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L1-SINR reporting test cases 19.5.4.x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841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C24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396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8FE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302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6F8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48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791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E93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15C008F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CFE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R5-256143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EC0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CGI reporting test cases 19.5.5.1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AB7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C1B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77A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018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CF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EA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5D2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D72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86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RP-253546</w:t>
            </w:r>
          </w:p>
        </w:tc>
      </w:tr>
      <w:tr w:rsidR="0048106E" w:rsidRPr="0048106E" w14:paraId="08D20C4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4F9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R5-256151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4A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concurrent measurement gap with NCSG test cases 6.6.23.1 and 6.6.23.2 with TT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1C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A5A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0D3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E2F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B4C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D2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4220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C83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A71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E3A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72CC9AD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CE6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R5-256152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190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concurrent measurement gap with NCSG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2D9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DBA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A3A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3F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CA3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3FC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072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3E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1A3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15DD5EF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D0E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R5-256153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B9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concurrent measurement gap with NCSG test cases 6.6.23.1 and 6.6.23.2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8DD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840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F30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46E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DE7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2FA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7BD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727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C53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4484F87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84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R5-256154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5CB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Cov_Enh2 SIG test case 7.1.1.3.24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F02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8A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D0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F45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CB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107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0D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361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2B3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RP-253554</w:t>
            </w:r>
          </w:p>
        </w:tc>
      </w:tr>
      <w:tr w:rsidR="0048106E" w:rsidRPr="0048106E" w14:paraId="194F0B6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D04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R5-256173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8A4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UE maximum output power for new PC2 EN-DC combs within FR1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B26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vivo.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2B5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E9B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E0D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902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HPUE_DC_LTE_NR_R19-UEConTest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67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9AF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77B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98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RP-253582</w:t>
            </w:r>
          </w:p>
        </w:tc>
      </w:tr>
      <w:tr w:rsidR="0048106E" w:rsidRPr="0048106E" w14:paraId="3EC8C5B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41C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R5-256176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F12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IDLE mode test case 6.1.2.3a to test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A80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China Unicom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AD2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261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35A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A05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451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84B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68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B3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39C4732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665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R5-256177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060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MAC test case 7.1.1.3.4 and 7.1.1.9.1 to test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D4C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B2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C0D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BDE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15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395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98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F04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47E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501E8E1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306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R5-256178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09F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PDCP test case 7.1.3.4.1 and 7.1.3.5.4 to test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D53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766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CC2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A41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EEC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2B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FC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C2A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687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3EFA22C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EEA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R5-256180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141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RRC test case 8.1.5.8.1 and 8.1.5.2.2 to test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E9C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China Unicom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5F2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AB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ECB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D8A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399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8A5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D0C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F0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0F46C16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4EE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R5-256181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840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TBsize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7.1.1.4.x.x  to test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69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52B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F83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E0F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EF1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9D6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68F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C26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DD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454A14E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784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R5-256189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9B6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NTN test case 6.5.2.4.1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869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EA0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D88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8AD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7B2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E3E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916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735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DFA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5BAC201E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0C3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R5-256192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226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for NTN test case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BF9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21A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D9E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0A5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CCD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FAB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0680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F2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FB2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431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6C9CEBB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8FB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R5-256195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A18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SSSG test case 7.1.1.12.5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A08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DF5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78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C62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D8F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820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0EE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A78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C49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1F1627F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BCF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R5-256196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324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LTM test cases 7.1.1.3.28A.x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949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007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49C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4A0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743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2CB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10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3D1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77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230A12C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86D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R5-256197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BEB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information of SSSG test case 7.1.1.12.5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44D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508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776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75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34F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72F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5D6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80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BC5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238F5BC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DB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R5-256198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05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Paging early indication test case 8.1.1.1a.1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A96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933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905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67F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F5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E66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3DB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67D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F56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088E253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0F9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R5-256202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6CD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testing for NS_05 and NS_05U for AMPR for UL MIMO PC2 UE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27B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92B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6F0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5A8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B8E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080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3577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071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C39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46B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75789F4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61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R5-256203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10F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TP analysis for A-MPR UL MIMO test case for NS_05 and NS_05U Power Class 2 UE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7B4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1E9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4AD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A3E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8CE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CCC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9E2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4B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F4C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5442980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21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R5-256204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BAD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testing for CA_n8A-n78A for Power Class 2 UE in AMPR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E78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2BF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DCB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8C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77E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4B3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550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B30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0F8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RP-253544</w:t>
            </w:r>
          </w:p>
        </w:tc>
      </w:tr>
      <w:tr w:rsidR="0048106E" w:rsidRPr="0048106E" w14:paraId="3394DA8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E9D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R5-256205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A5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TP analysis for CA_n8A-n78A A-MPR test case for Power Class 2 UE in AMPR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85F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17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2BC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4D5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356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A76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A18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587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081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RP-253544</w:t>
            </w:r>
          </w:p>
        </w:tc>
      </w:tr>
      <w:tr w:rsidR="0048106E" w:rsidRPr="0048106E" w14:paraId="4B5231B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1E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R5-256206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B48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testing for NS_04 and NS_47 for ASE for UL MIMO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991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346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F1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757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C68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468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3579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F93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5D6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BE0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0926721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B4B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R5-256207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B27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for time mask for switching between two uplink carriers for SUL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E76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ED8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4F4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354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B8B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4D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BBA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908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8C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5B7B4B3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10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R5-256208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AB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testing for DC_5A_n78A for Power Class 2 UE in maximum output power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7CB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CCA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7C5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D05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1D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13E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A51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BCE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AF4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0D175B9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293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R5-256210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E84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Paging early indication test case 8.1.1.1a.2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8D9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87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228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356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2B0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6E4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821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D67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035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5ADDFED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105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926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power saving enhancements test case 9.1.14.1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814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697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3AD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72B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B0A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F4E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664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86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CF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66A9AD6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54A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R5-256214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F62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NB-IoT test case 22.4.14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097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C79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0B0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67B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6D3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E3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5499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0B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1A3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89D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RP-253590</w:t>
            </w:r>
          </w:p>
        </w:tc>
      </w:tr>
      <w:tr w:rsidR="0048106E" w:rsidRPr="0048106E" w14:paraId="5487CB0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D76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R5-256225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778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applicability for TC 6.2D.3 of R17 HST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3A3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Samsung, Xiaomi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84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99D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974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E88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140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0682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2BB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AF0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723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563C37F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53D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R5-256226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02B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CR to amend missing info of 6.2D.2 for R17 HST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716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Samsung, Xiaomi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442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8EE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8A0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268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D53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998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ABB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697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03D30F5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ED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R5-256227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8EC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CR to amend missing info of 6.2D.3 for R17 HST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6B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Samsung, Xiaomi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B64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AC5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36B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609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A6D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02E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0F5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4C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3065B4C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39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R5-256229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D37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CR to amend missing item in 6.4.2.3 for R17 HST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CDB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Samsung, Xiaomi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F7C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9CE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384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9C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355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1212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057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CEC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04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07E66DF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4FC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R5-256231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93C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CR to amend TT in 6.2D.1.1 for R17 HST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E0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Samsung, Xiaomi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F76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388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92B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4A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CA0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1213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91C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68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B96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6AFCEEC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5C0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R5-256232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610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CR to amend TT in 6.2D.1.2 for R17 HST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0C3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Samsung, Xiaomi, SGS Wireless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765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167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D35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4D5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809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4DD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8B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922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03760A4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03F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R5-256233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18B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Minor corrections in 6.2.3.5 for R17 HST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302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Samsung, Xiaomi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C99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412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A77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6AC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957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059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E9B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6A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4297236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54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R5-256237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F1A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SDO bands 107 and 108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DF7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CD3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139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9A2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EDB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LTE_terr_bcast_bands_part2-UEConTest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D5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1519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D3C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B68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16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RP-253567</w:t>
            </w:r>
          </w:p>
        </w:tc>
      </w:tr>
      <w:tr w:rsidR="0048106E" w:rsidRPr="0048106E" w14:paraId="3217C62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52F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R5-256238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FD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titles of EPS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054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8E8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FDD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7C9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4BD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3A1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390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0A2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91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3C3030B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90D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R5-256239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FA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to titles of EPS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811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A00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83C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0F6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767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904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99A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E3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0FC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7C15F4B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91B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R5-256241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325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K1 value for CA requirements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A99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707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EE3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A7F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C1F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1DD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1029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39E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192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D61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7B4DC4D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A99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R5-256243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14F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titles of 5GC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14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EA8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4BB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627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389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0DC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D48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28C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F45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13A098D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63A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R5-256244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540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to titles of 5GC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FF0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329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524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62A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80F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BBA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0645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216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267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FE9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6EFC635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3AA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R5-256245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24E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emergency RTT test case 19.1.8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7FD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57C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95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2AA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7D7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01F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CC6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6D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77A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RP-253589</w:t>
            </w:r>
          </w:p>
        </w:tc>
      </w:tr>
      <w:tr w:rsidR="0048106E" w:rsidRPr="0048106E" w14:paraId="656F686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D34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R5-256254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6A2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Clarification to test requirement of ACLR for inter-band CA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64A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C89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875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BAA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587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560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3582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4F5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DB0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B88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29CDAED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4D5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R5-256256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28A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test procedure for Rx test cases for CA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317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4DF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63D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7CC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F5B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239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3584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744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CC6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87E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5CCE4FD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81E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R5-256257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E2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REFSENS requirements for n105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16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90D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C56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8D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D98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1E3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C6A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03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439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0CAD188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AE1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R5-256258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F1E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Reference sensitivity for 2DL CA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22E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DC5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62C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9DD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067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1F1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3586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A97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095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84E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4C6C046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F8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R5-256263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E3A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scheduling for PUCCH format3 in 6.4.2.1 and 6.4.2.3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4D9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A8D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DFC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173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CF4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BC3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02B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28C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E18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5B29EF0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175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R5-256265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35B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test applicability and message contents of URLLC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321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97A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A5F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CB1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A8E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AA7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2D9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DFE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825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5751F28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2EA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R5-256266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9FC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test procedure of 8.2.1.1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9ED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669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3A9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DB2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1AE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BD5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C00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0AA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973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0FD4C0C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279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R5-256267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EC1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harmonic mixing MSD requirements for CA_n28-n78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A20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763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EF8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A9B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4A1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2E7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856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CF7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7E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3C0F8E4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3D6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R5-256268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028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Clarification of LCRB in Figure 5.3.1-1 and reference correction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548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712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66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D74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D59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957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1217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E6B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DF1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8F0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241C5A3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11C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R5-256269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5A9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UL harmonic MSD requirements for DC_2_n71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F39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B91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7A3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1AE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D75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ECF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977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853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6C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6A947CA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D52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R5-256272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FFD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Modification of SMTC configuration for Inter-RAT NR Cell re-selection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6A5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E28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1A3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8D7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14E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78B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4227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D8D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6D1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109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6E45892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F58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R5-256273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ACE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A.2.1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383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7CF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D63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310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D39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4A8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0D0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39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E6F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RP-253591</w:t>
            </w:r>
          </w:p>
        </w:tc>
      </w:tr>
      <w:tr w:rsidR="0048106E" w:rsidRPr="0048106E" w14:paraId="6A3C320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B66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R5-256275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616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Modifications on Annex G.4 Statistical testing of performance requirements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CD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495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763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696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076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14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04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DF1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E6C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45C9E9C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777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R5-256277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438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CEN EPS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A5C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550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DBB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831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FC6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D75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1643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774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4E7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51D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50138B7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96F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R5-256278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DFC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notification channel support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FB9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18F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836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DF0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4DB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910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D15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D6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1E2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40F0C8A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8E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R5-256279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42D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functional alias IE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MCVideo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A35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5D2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57F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3A1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0A9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DC2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6FE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F5F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EDC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29D26A4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E1A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R5-256280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772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clause 6.5 title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25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C8D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E1E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C38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519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9F3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BE9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4EE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25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747DE9B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407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R5-256281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92D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Removal of contents of 6.6.1 and 6.6.2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589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F9F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D0B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ACF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5AF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9D7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EFF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33A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C05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136B739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CA0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R5-256282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042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clause titles for regroup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411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37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A46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94D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55B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D7F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157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58E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970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41CF813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E9F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R5-256284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B38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clause 6.10 title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8E6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B3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8E5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E47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A54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940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383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6E6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B94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5174BE7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C6B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R5-256285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6DA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TC 6.3.1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808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A20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370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206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C75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F95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76E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548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217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193335D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BC6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R5-256287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DA7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clause 6.9 title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851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B43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010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1CF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7CA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6F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981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21E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437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77E9BE6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4C3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R5-256288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0F6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TC 6.4.1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0E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796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303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57F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6DA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77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0EB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28B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9E9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3C9507E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9F1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R5-256289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4A9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Including Connection Diagram for test case 5.5.1.6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47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D1F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3CB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619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66B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B92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4228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E14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497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2F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0206EFB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D08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R5-256292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174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to applicability of CEN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723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EB8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D07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30E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AB8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394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0401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CB7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F2C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BF3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226835AF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689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R5-256296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148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Clarification on HST-DPS test scenarios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77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B6C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0D9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BC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D7E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732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EE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763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E32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47E7B02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038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R5-256300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4A9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applicability for EPS CEN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6BB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145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1DD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AE8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C7F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71B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0402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C8A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B80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AF7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555669D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E61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R5-256301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16D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CEN alignment test case 21.33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1F6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39D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FBF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9FF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E86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DAA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7FD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863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FB5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209C815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79D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R5-256303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8A2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EPS CEN alignments test case 21.34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673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8C4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B59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42C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AD0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C1F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1645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63F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D4C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7D3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75E7420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B10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R5-256305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53D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CEN alignment test case 21.35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82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15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793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FA8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057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C2E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1646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E2F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609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F05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7E21FAA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CF1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R5-256307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6A3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Annex B for PRD20 E-UTRA CA list v1d0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D74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52C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2F1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E8C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175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136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5B9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80F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AC5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RP-253574</w:t>
            </w:r>
          </w:p>
        </w:tc>
      </w:tr>
      <w:tr w:rsidR="0048106E" w:rsidRPr="0048106E" w14:paraId="43DA553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943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R5-256308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DF6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 RF baseline implementation capabilities for frequency band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8C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A45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54A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783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FCC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E3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DD4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C88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937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RP-253574</w:t>
            </w:r>
          </w:p>
        </w:tc>
      </w:tr>
      <w:tr w:rsidR="0048106E" w:rsidRPr="0048106E" w14:paraId="31C81CC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30D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R5-256309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F7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Remove the spurious emission requirements for band combination co-existence with PHS system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2CA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4AB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0AA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BEC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910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615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6A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8B0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15B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RP-253574</w:t>
            </w:r>
          </w:p>
        </w:tc>
      </w:tr>
      <w:tr w:rsidR="0048106E" w:rsidRPr="0048106E" w14:paraId="4900FFF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3BE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R5-256322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0DF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on supported release for three bands EN-DC configuration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6E5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C5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05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F8E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ABA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053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0898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F02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342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DA8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48ADC36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84B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R5-256323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7AE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UL MIMO band n100 for ICS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5D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46D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82D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1DC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C8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FC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D6A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6FB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43D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RP-253584</w:t>
            </w:r>
          </w:p>
        </w:tc>
      </w:tr>
      <w:tr w:rsidR="0048106E" w:rsidRPr="0048106E" w14:paraId="2667F1A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EC8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R5-256324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073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to A.4.3.9 for band n13 for handheld UE 4Rx antenna ports capabilities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FA1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514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8B9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4A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489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ABC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B2C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610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252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RP-253584</w:t>
            </w:r>
          </w:p>
        </w:tc>
      </w:tr>
      <w:tr w:rsidR="0048106E" w:rsidRPr="0048106E" w14:paraId="4B78243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D87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R5-256325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192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n100 UL MIMO MOP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5B7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91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EE3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412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F97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330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3589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EC8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18C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DD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RP-253584</w:t>
            </w:r>
          </w:p>
        </w:tc>
      </w:tr>
      <w:tr w:rsidR="0048106E" w:rsidRPr="0048106E" w14:paraId="46B3D4C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20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R5-256326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C36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on UE 4Tx transmission for UL MIMO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37D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B12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E81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B30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4C8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AC2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FFD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C1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00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RP-253584</w:t>
            </w:r>
          </w:p>
        </w:tc>
      </w:tr>
      <w:tr w:rsidR="0048106E" w:rsidRPr="0048106E" w14:paraId="4A17DCE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71E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R5-256327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57B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n100 UL MIMO operating band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CE2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CD7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8C6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E51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957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10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CD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4AC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C25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RP-253584</w:t>
            </w:r>
          </w:p>
        </w:tc>
      </w:tr>
      <w:tr w:rsidR="0048106E" w:rsidRPr="0048106E" w14:paraId="3EAB06D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304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R5-256328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CC5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to 7.3.2 for handheld UE 4Rx reference sensitivity power level for band n13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FEF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E71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685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11F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291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9DF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3592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A10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E6C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855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RP-253584</w:t>
            </w:r>
          </w:p>
        </w:tc>
      </w:tr>
      <w:tr w:rsidR="0048106E" w:rsidRPr="0048106E" w14:paraId="2F841EC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30F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R5-256329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4B1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on UL MIMO MOP test requirements for band n13 and n26 and n85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242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CEE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372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21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8D3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68F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3593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A24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AB9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C0B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345B7BE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C67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R5-256330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896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delta TIB for inter-band CA_n1-n3-n5-n78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0B4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94E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58C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714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C9E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7DF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CE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49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A60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3DD424C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C07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R5-256331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C62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delta RIB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inte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-band CA_n1-n3-n5-n78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BAC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23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27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FB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774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05A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D36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2D8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7C1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1AE9980F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49A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R5-256335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270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spurious emission band co-existence for R15 inter-band configurations DC_28_n77 and DC_28_n78 and DC_28_n79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87E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ABC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B97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ED7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8FE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753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EE2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1A8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BFD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511523D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B28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R5-256336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E9B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spurious emission TP analysis for DC_28_n77 and DC_28_n78 and DC_28_n79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FFD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B33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CC9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678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63C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534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530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999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C63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58D7FE5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BCF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R5-256337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76B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spurious emission band co-existence for inter-band DC_1_n28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668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D95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DEE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9EC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F45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757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7F5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FF4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D37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224FDF5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581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R5-256338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414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spurious emission TP analysis for DC_1_n28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2CB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37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E3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2E1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D00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1A7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E1E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5A6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EED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5186830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88F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R5-256340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12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spurious emission TP analysis for inter-band R16 configurations DC_39_n41 and DC_66_n41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54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CB4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34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10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04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17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377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D19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79D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75EC1CA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E5C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R5-256341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309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spurious emission band co-existence for inter-band R17 configurations DC_2_n77 and DC_5_n77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D91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48A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449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593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5F2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5F6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966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929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47B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09DBF44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43C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R5-256342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D76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spurious emission TP analysis for inter-band R17 configurations DC_2_n77 and DC_5_n77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68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8EF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371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601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7C0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821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855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953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77E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185D32E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7E9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R5-256363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CFC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PICS for R19 CA configurations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4F7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9F1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2D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2E0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F0D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476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53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68E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72A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RP-253577</w:t>
            </w:r>
          </w:p>
        </w:tc>
      </w:tr>
      <w:tr w:rsidR="0048106E" w:rsidRPr="0048106E" w14:paraId="7BE9E94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570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R5-256364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52F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Tx test cases to add R19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C49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0DB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364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A78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C5F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585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312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880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3FD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RP-253577</w:t>
            </w:r>
          </w:p>
        </w:tc>
      </w:tr>
      <w:tr w:rsidR="0048106E" w:rsidRPr="0048106E" w14:paraId="3F919AE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68B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R5-256366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18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TP analysis for R19 CA configuration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222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D22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26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859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501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BAD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048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0FF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C8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RP-253577</w:t>
            </w:r>
          </w:p>
        </w:tc>
      </w:tr>
      <w:tr w:rsidR="0048106E" w:rsidRPr="0048106E" w14:paraId="153ACE7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AD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R5-256367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813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PICS for R17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964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154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397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9A4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E88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50E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A07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C68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182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412D9B7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FB2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R5-256368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D87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Tx test cases to add R17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880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2DE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2F5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C2E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4E3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59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8B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313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FD3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26FDC29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21A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R5-256370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879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TP analysis for R17 CA configuration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843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5E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23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DEB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2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73A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B27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832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DA9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240F242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DE7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R5-256371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053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PICS for R16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711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1AA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3B0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F5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0D9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80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CDD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B92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ADD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02A4B7F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9D0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R5-256372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3D4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Tx test cases to add R16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45B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DA0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CC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DF6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66B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CE3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2D0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4FC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73D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3D0EC73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1FC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R5-256375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A29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test frequency for CA_n78C BCS1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6C9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D79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DEB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152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3B2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149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3667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450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7E5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2D5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547475D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C95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R5-256377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3A6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PICS for R15 CA configurations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B3B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EFE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A9C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2E0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012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595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DB4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25E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4F1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07391BE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987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R5-256378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C73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Tx test cases to add R15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7E3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7EB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315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77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56A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3E3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C21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D83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58E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RP-253593</w:t>
            </w:r>
          </w:p>
        </w:tc>
      </w:tr>
      <w:tr w:rsidR="0048106E" w:rsidRPr="0048106E" w14:paraId="576B159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F2A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R5-256380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EBC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TP analysis for R15 CA configuration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07B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96D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357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9ED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648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920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4AA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478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173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1F1A81B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79F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R5-256381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C24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test frequency for band n79 with 30, 70 and 90MHz channel bandwidth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6B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584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FA3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D6C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75B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61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3669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18F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3BD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0CC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01BC3D1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F1F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R5-256382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F99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6.2D.3 message contents for NS_17 and NS_18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E7C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E11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8B4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9C2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992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5E7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6B1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422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AD7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RP-253576</w:t>
            </w:r>
          </w:p>
        </w:tc>
      </w:tr>
      <w:tr w:rsidR="0048106E" w:rsidRPr="0048106E" w14:paraId="4672A4C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FAF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R5-256397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965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fixing wrong line position in step procedure in 6.1.1.1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70E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5D7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425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CF2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249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01D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4230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D1A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611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873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209A30B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31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R5-256406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83C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references of 34.229-1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4C8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410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42E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F3A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8E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C49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1557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F8A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329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06B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RP-253587</w:t>
            </w:r>
          </w:p>
        </w:tc>
      </w:tr>
      <w:tr w:rsidR="0048106E" w:rsidRPr="0048106E" w14:paraId="229F745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C0D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R5-256413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C2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 PDCCH-order RACH test cases 7.3.2.4.x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BF3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F77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4ED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EF6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C6A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B9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4233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B2C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629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3A6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4C478EE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76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R5-256417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BEB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Applicability correction of mobility enhancements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76A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229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EE3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8A2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A17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43A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0687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1B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8A8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F1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374FAD5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2F2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R5-256418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152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Applicability correction of measurement gap enhancement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AD2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1DB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3E0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B55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A57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B17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086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190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9E6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6B825BE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941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R5-256420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AC6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FR2-FR2 event-triggered reporting with two concurrent Pre-MGs test case 7.6.17.2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E23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3CD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6FF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4C9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466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001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4237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7CE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73B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2AB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3AE28BA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B9C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R5-256421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C65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 event-triggered reporting with concurrent Type-2 measurement gap and NCSG test case 7.6.18.1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116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5D5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58B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65A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19A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66D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4238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FCE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6B1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86D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37BC7E8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47A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R5-256423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D41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accuracy in FR1 for Redcap UE without Rx FH test case 14.3.11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95B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9E1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E3D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6A0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A72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1EC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52F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8B4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0A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4B9D85B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FC6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R5-256424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02B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accuracy in FR2 for Redcap UE without Rx FH test case 14.3.12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024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35F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186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F66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E36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ED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2CB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F04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053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7CDDFFC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0C9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R5-256425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CE6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accuracy in FR1 for Redcap UE with Rx FH test case 14.3.13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F88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D3B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61B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A36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074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0CB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C56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4EC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C9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0F10D06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9BD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R5-256426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839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accuracy in FR2 for Redcap UE with Rx FH test case 14.3.14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5B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A6F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CF7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2CD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CD2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C69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FCE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E6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2E3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49BF33C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79E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R5-256427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EAF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reporting delay test case in FR1 for Redcap UE without Rx FH test case 14.2.13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A65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90B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459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DEE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39A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2E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41F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B5B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AED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1EF3B85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28D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R5-256428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840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reporting delay test case in FR2 for Redcap UE without Rx FH test case 14.2.14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507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B98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749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E53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66D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680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DE3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70C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25F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RP-253561</w:t>
            </w:r>
          </w:p>
        </w:tc>
      </w:tr>
      <w:tr w:rsidR="0048106E" w:rsidRPr="0048106E" w14:paraId="5882D3D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29C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C65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reporting delay test case in FR1 for Redcap UE with Rx FH test case 14.2.15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614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B5C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EC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05C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50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DA1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596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75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DBE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2AE3C09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FA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R5-256430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BAD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RSTD measurement reporting delay test case in FR2 for Redcap UE with Rx FH test case 14.2.16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E5D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BF0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F17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C80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F2A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803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F34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9FD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883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7D398CD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0E2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R5-256432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9AE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FR1 Radio Link Monitoring Out-of-sync with SSB-based RLM RS in non-DRX mode test case 19.4.1.1 including test tolerance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7C3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496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CA3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BAC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811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446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4239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A7C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CC3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2CF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0055B2B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BB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R5-256433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AC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FR1 Radio Link Monitoring In-sync with SSB-based RLM RS in non-DRX mode test case 19.4.1.2  including test tolerance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728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E6C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D88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F48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F4B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52A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776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155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832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7FBF812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503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R5-256434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443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FR1 Radio Link Monitoring Out-of-sync with CSI-RS-based RLM RS in non-DRX mode test case 19.4.1.3  including test tolerance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DD0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B54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613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18E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37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4E8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4241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B31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492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E45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52B0902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9AB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R5-256435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199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FR1 Radio Link Monitoring In-sync with CSI-RS-based RLM RS in non-DRX mode test case 19.4.1.4  including test tolerance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E0A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4F9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8D0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88D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9E5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27A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D26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429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960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2A8EFC2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770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R5-256438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D9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Annex F correction for RLM test cases for ATG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C4D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DA0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6AE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CE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AF8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685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4243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DC7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37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74E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5FC2EDF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B21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R5-256439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FF0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SA event triggered reporting tests without gap without SSB index reading under non-DRX test case 19.5.1.1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FA8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68E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654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2E7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E2B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07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7B2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937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965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65013B4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EF6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R5-256440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8A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SA event triggered reporting tests without gap without SSB index reading under non-DRX test case 19.5.1.2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CC8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F88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934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22F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82D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A5D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4245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174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D8A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707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5B5E3E9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CB7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R5-256441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FB6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SA event triggered reporting tests without gap under non-DRX with SSB index reading test case 19.5.1.3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7E5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670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D8E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143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4E6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122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DE6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DA0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555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2A09606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2EF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R5-256442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B15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SA event triggered reporting tests with per-UE gaps under non-DRX with SSB index reading test case 19.5.1.4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265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40B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52A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26C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906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A5C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4247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691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82E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2E5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4EF6C26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3C0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R5-256444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FEF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SA event triggered reporting tests for FR1 with SSB time index detection when DRX is not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usedtest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case 19.5.2.2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D2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1EE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C45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662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481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A58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4249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60E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7B9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396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66583D5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BE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R5-256445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255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SA event triggered reporting tests for FR1 without gap when DRX is not used test case 19.5.2.3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EA1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0AD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461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E5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52E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447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F4B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E3C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F6A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4A74E38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594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R5-256446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6D1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Cell configuration for event triggered reporting test cases for ATG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97F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DE5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5F6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F99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6F4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F12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4251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2A6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4F2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C26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467A2A2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8ED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R5-256449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13F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correction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DA2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5E6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E71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5BC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DFA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17E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A95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BBD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53C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7D4788D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04E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R5-256450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9C5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additional spectrum emission mask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586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3F5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21E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CD2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677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D1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9F6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FED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250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52D1F11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9EE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R5-256451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961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Tx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F91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0ED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96B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EB3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947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86F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16E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094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1A6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52996C2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BA6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R5-256454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AC1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test case 6.2.5_1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003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35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73B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0E7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85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FF1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5556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0B2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DCA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2DF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RP-253588</w:t>
            </w:r>
          </w:p>
        </w:tc>
      </w:tr>
      <w:tr w:rsidR="0048106E" w:rsidRPr="0048106E" w14:paraId="4C405B3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749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R5-256455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876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EVM for Tx Diversity for UE supporting 4Tx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89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5A9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4AA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908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BF3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93F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D47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3C3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348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RP-253552</w:t>
            </w:r>
          </w:p>
        </w:tc>
      </w:tr>
      <w:tr w:rsidR="0048106E" w:rsidRPr="0048106E" w14:paraId="204F117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93B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R5-256456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5B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applicability for A-SE for UL MIMO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124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729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84F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3B9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EEC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C89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668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636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C49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RP-253596</w:t>
            </w:r>
          </w:p>
        </w:tc>
      </w:tr>
      <w:tr w:rsidR="0048106E" w:rsidRPr="0048106E" w14:paraId="4790FB9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5E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R5-256457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D28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Annex C.0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071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715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26D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B31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3E3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DEE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9CD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C1B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162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285CD6E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D1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R5-256458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1E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Rel-15 interferer CA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441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047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507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6D1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D8C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F62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339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DCD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4B1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58D60EE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D4B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R5-256460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D20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8.3.1.1.2_D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2B2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2C2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B2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33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85F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71D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5557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22C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8EF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9DD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RP-253588</w:t>
            </w:r>
          </w:p>
        </w:tc>
      </w:tr>
      <w:tr w:rsidR="0048106E" w:rsidRPr="0048106E" w14:paraId="4CADBB0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62D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R5-256463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E43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TC7.6.2.9 with TT analysis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F8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14C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EE2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15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AB9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95B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4254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707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529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829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3318DAB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C71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R5-256464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28F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TC7.6.2.9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6D2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567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7DC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997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56A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5A2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45F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07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B13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61307DC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C35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R5-256465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38C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TC7.6.5.1 with TT analysis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7D0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855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75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101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32E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E4A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8FB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62A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911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149B407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756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R5-256467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6DF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Annex F modification for two TCs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91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4DB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709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838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92F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DDA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4256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42D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BE6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568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08B9C4F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440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R5-256468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985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TC4.5.3.4 message contents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C4B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1D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15C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44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052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193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4257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481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6AC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C81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0031238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51B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R5-256469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D08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TC4.5.6.3.1 test parameters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8C1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6C9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27C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192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6B4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63C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364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62F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264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562FBAC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6A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R5-256470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E9C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TC4.5.6.4.1 test parameters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49E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33B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3FE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9C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C5D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05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4259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C3A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F2A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720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31CFC83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D98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R5-256471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D34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TC4.5.9.1 message contents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7DD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594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101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B5A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9D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13E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97D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D7A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FE9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137BC67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FEF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R5-256472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5D3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TC4.6.6.1 message contents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7C6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5F8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0AD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C3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037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5EE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C84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CFF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2B6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7229306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A98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R5-256473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77B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Table 6.6.2.2A.2_1.4.1-3 NS numbers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2E9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875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64B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66D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E45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1DA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58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975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C44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RP-253590</w:t>
            </w:r>
          </w:p>
        </w:tc>
      </w:tr>
      <w:tr w:rsidR="0048106E" w:rsidRPr="0048106E" w14:paraId="58838D6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228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R5-256474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104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Table 8.2.1.4.2_A.4.5-2 reference table number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D94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0E6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EA5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D2A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665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E3C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5559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01D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9C7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CF3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RP-253590</w:t>
            </w:r>
          </w:p>
        </w:tc>
      </w:tr>
      <w:tr w:rsidR="0048106E" w:rsidRPr="0048106E" w14:paraId="15F5273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4CE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R5-256475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E6C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a note to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N_RB_alloc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columns in Table 6.1A-1a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BCD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BA4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1F3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68D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DFD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784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A62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2A1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A9C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4991FC2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F02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R5-256476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078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Modification to TC 6.3A.3.2 message contents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69D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Apple, Rohde &amp; Schwarz, Anritsu, 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7A1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53C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CC5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269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6EB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D0C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2F2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B48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2E5A414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25A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R5-256477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1ED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high test channel bandwidth for n38 in Table 4.3.1.0C-1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916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545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A25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AE5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E43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C0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3672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A18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455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52E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RP-253598</w:t>
            </w:r>
          </w:p>
        </w:tc>
      </w:tr>
      <w:tr w:rsidR="0048106E" w:rsidRPr="0048106E" w14:paraId="2432657A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757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R5-256480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200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Editorial clarifications on FR1 and FR2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gNB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configurations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800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146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D4F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2EF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420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C7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0060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984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9E6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43C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6F25574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BC4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R5-256481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8B6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on clause Operating voltage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32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F3C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FAB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C5F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8D9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075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0061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9D0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E6C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4F0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108F5ED5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39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R5-256483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652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updates on 38.551 clause General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814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BD3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184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4BD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632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F01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0062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849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195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BBD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1EFE921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5C8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R5-256484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C51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updates on 38.551 References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0FF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3F4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326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187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18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10A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B29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277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E78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72066AE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863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R5-256485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61C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On MU budget clarification of FR1 MPAC system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5FC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1E3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1E5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98F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CFE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461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D00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205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A00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28AC115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F66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R5-256486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17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On Reference coordinate system clarifications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38B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C07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906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3FB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576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B8C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F0D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326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359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0F1C93C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2E3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R5-256489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20A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DCI based DL active BWP switch in non DRX for ATG test 19.4.3.1.1.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F40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179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457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164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876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C36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1120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2DE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E0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E2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0756E64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E2E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R5-256490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B41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RRC based DL active BWP switch in non DRX for ATG test 19.4.3.2.1.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B22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466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CB9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F99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AFF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D7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C83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C10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2D0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1AE0A3B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BF5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R5-256491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037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Test Tolerance analysis for UE specific CBW change on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non DRX for ATG test 19.4.4.1.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B0B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774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73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007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B0D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E63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3E8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EB5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6A4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689674A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5F4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R5-256492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FF6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MAC CE based pathloss reference signal switch delay for ATG test 19.4.5.1.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D2A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0E0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541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8BF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A5A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BC6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907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331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357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2109BA5F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645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R5-256494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6D0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DCI based DL active BWP switch for ATG test 19.4.3.1.1.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F1A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C91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55A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14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A4D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581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7F3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25E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8FE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00320B4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F9F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R5-256495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E86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RRC based DL active BWP switch for ATG test 19.4.3.2.1.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820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DEC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32A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628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D30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057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4AE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FFF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8C4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7AD6478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6DD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R5-256496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5F7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Test Tolerance update for UE specific CBW change on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PCell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ATG test 19.4.4.1.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AC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D12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915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9D2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992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780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E8D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1F6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25D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2AF2A33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303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R5-256497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1B5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MAC CE based pathloss RS switch delay for ATG test 19.4.5.1.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AC6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55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F8D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F6E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56E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782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98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19A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954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RP-253547</w:t>
            </w:r>
          </w:p>
        </w:tc>
      </w:tr>
      <w:tr w:rsidR="0048106E" w:rsidRPr="0048106E" w14:paraId="70E2C70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98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R5-256498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240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in Annex F for ATG RRM test cases.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E14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CCD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221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A0E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932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951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B33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462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8E1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6B954EC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93B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R5-256499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96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Core alignment and update for NR-NTN Cell reselection test cases.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4F0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8ED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C9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9BE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EB0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0BB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1C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83E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392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07190A2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B68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R5-256500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A6D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of NB IoT NTN test case 8.3.1.1.2 and 8.3.1.2.1.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098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BF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A0A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B03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DB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524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1C2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08C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A66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64C66DD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04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R5-256501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A5D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of NB IoT NTN test case.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581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Wireless Communication Tech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8A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D89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674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191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F70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703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794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14A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53C09A9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128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R5-256502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ADE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almost contiguous allocation in 6.2.2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AC1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E47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D6F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D50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D59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A2B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11E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4C3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DD2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2DF3CEB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862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R5-256505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12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fast beam sweeping factor PICS for FR2 multi-Rx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308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704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714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38A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820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50F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595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679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EBC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RP-253565</w:t>
            </w:r>
          </w:p>
        </w:tc>
      </w:tr>
      <w:tr w:rsidR="0048106E" w:rsidRPr="0048106E" w14:paraId="537686B8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D6F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R5-256507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B11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Independent Gap Config references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98C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FD6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509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955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20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C8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907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A3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4A1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5F37121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B13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R5-256508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E9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FR2 multi-Rx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90F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9F6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AB1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418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08F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6A5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5B5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DF8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27E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RP-253565</w:t>
            </w:r>
          </w:p>
        </w:tc>
      </w:tr>
      <w:tr w:rsidR="0048106E" w:rsidRPr="0048106E" w14:paraId="3F11FEF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E5F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R5-256509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260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 for r18 NR-NTN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EE7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74F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893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57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B2F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7C1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DC6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39B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FF0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44B97D5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EE7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R5-256510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311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subtest-specific applicability for NR-NTN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088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5BA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D60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D80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F05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2D3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9B9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484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C4D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738A7B6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B14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429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subtest-specific applicability for LTM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9F8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4E7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67F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EC8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0BC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243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25F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E2F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F8A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450C731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C28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R5-256512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273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 for UL Tx Switching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74D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23D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F7E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B26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5FD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493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DC6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325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E7D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5D9FD9F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706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R5-256514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26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Maintenance update to r15 FR2 test case applicability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4A7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B84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D16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B7E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89E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475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B5F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D40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DE8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169404C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9CA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R5-256515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814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common message contents for FR2 multi-Rx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D03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3D7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F28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D4B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508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14E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638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436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5F1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RP-253565</w:t>
            </w:r>
          </w:p>
        </w:tc>
      </w:tr>
      <w:tr w:rsidR="0048106E" w:rsidRPr="0048106E" w14:paraId="6C55202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75A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R5-256516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21E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FR2 multi-Rx NSA RLM test case 5.5.1.11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F5D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536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C46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A5B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52D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D13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4269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570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C9F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930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RP-253565</w:t>
            </w:r>
          </w:p>
        </w:tc>
      </w:tr>
      <w:tr w:rsidR="0048106E" w:rsidRPr="0048106E" w14:paraId="2C9A78F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F27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R5-256517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1D1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FR2 multi-Rx SA RLM test case 7.5.1.10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375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137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81C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D31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6B9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0F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BB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92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755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RP-253565</w:t>
            </w:r>
          </w:p>
        </w:tc>
      </w:tr>
      <w:tr w:rsidR="0048106E" w:rsidRPr="0048106E" w14:paraId="2FE8644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076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R5-256518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017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FR2 multi-Rx TRP-specific CSI-RS-based BFD test case 7.5.5.14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17C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2BF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D9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2C4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476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227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4271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850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012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61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RP-253565</w:t>
            </w:r>
          </w:p>
        </w:tc>
      </w:tr>
      <w:tr w:rsidR="0048106E" w:rsidRPr="0048106E" w14:paraId="0D02E29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B80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R5-256520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591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Completion of r18 NR-NTN RACH-less Handover test case 14.2.1.8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005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294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F47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A3B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F91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6B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4273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728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9F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029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66D7B12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C58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R5-256521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FD0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update for NR-NTN intra-frequency distance-based CHO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EE3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594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F3B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614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EA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3F2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4274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E46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086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7EA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144F94F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440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R5-256522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C4F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update for NR-NTN inter-frequency distance-based CHO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63F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A38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275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F20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BA5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B12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4275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593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01C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7CC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RP-253538</w:t>
            </w:r>
          </w:p>
        </w:tc>
      </w:tr>
      <w:tr w:rsidR="0048106E" w:rsidRPr="0048106E" w14:paraId="17D00BD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1B9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R5-256523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B60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Core alignment for NR-NTN common sections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B83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2EE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B21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92C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1A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48B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4276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91D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724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300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19E4ED1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2B4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R5-256524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884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UL Tx Switching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FEB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DA6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A0B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E60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191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0E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4277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95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48A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56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68A84DB8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C2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R5-256526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880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test case 9.2.7.1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A69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750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CE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87D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660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F17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68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705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6A8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76A8BDA8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71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R5-256528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668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to Tx Rx separation values for n254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D49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72F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C4A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EDB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E9D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FF5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0122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5EC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0BB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DEA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1D7E117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BB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R5-256534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567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Clarifications across TRP TRS tests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40F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425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142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49B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8FC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DB6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770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7A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C9F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07A8CD8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F7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R5-256557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27A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applicability spec update for 8Rx TDD FR1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236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96D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B9D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B43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4E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A37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2BC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BE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C65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RP-253552</w:t>
            </w:r>
          </w:p>
        </w:tc>
      </w:tr>
      <w:tr w:rsidR="0048106E" w:rsidRPr="0048106E" w14:paraId="4C28A443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208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R5-256559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E75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spec update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MultiRx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CQI test case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DEC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4C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6AB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06D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D17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C94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BE2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CBE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5E3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RP-253565</w:t>
            </w:r>
          </w:p>
        </w:tc>
      </w:tr>
      <w:tr w:rsidR="0048106E" w:rsidRPr="0048106E" w14:paraId="2C9D8D1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28E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R5-256561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7A7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UE maximum output power for PC2 EN-DC configuration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F6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KT Corp.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581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F50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167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D53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9F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48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492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83C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005B29B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9A9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R5-256565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A3C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the LTM test case 7.1.1.1.30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632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2C2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4F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343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28E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CF5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5230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52C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670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EFF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1218E4C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AF3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R5-256567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C53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feMIMO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MAC test case 7.1.1.3.17.2 for BW less than 5MHz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17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A00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B93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8A9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E38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5C2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4F3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BF5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C3F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4636505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E8F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R5-256568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C35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6.4.3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033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Element, Ericsson, FirstNet,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1A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C34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462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29A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29E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20A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801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137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RP-253542</w:t>
            </w:r>
          </w:p>
        </w:tc>
      </w:tr>
      <w:tr w:rsidR="0048106E" w:rsidRPr="0048106E" w14:paraId="3AE7185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5EE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R5-256574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F7C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applicability for new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Cov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phase 2 MAC test case for DCI 0_2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B5C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Lenovo, Motorola Mobility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34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E9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1B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974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88A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0646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2F9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83C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5C7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RP-253554</w:t>
            </w:r>
          </w:p>
        </w:tc>
      </w:tr>
      <w:tr w:rsidR="0048106E" w:rsidRPr="0048106E" w14:paraId="4F8DA5E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C7E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R5-256576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AA2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MAC test case 7.1.1.3.2b for BW less than 5MHz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74B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091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AD5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E71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416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AB1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19F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4F1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131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7983921D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85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R5-256578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B54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XR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MAC test case 7.1.1.3.18 for BW less than 5MHz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178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4A0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A44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2B9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E4E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E7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C5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B1D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6E4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4A502E3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961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R5-256581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0FF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on text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CIoT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 align changes in PICS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E59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219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BDC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A44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568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A8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5503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2B3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88F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EF2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RP-253590</w:t>
            </w:r>
          </w:p>
        </w:tc>
      </w:tr>
      <w:tr w:rsidR="0048106E" w:rsidRPr="0048106E" w14:paraId="304E138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AA2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R5-256604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8D3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LTE RRC ACB per PLMN test case 8.1.2.5a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991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Qualcomm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B5C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6AE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980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590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6A2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5494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37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12B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9D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RP-253589</w:t>
            </w:r>
          </w:p>
        </w:tc>
      </w:tr>
      <w:tr w:rsidR="0048106E" w:rsidRPr="0048106E" w14:paraId="59B9107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FF8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R5-256605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205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NBIOT testcase 22.3.1.13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AE6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05D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FA7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4E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B79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A7B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5495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8E1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E5E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517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7E1EAF0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A3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R5-256606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2E7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Test loop mode for ATSSS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B1E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2EA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333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C66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A5D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7E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683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70A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58E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549A489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E46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R5-256607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613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Test loop mode for ATSSS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618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020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20C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F9B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044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0E8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0089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45D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F14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CD5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069B62F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F48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R5-256608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DB3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Test loop mode for ATSSS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32B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26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DE3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F31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17.5.0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952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23A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CE4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994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176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4BC01A6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16B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R5-256609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887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38.508-1 cl 4.9.46 (Adding RTT to a speech call in 5GC)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07F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596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9F0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E68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AAD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3DF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F97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5B5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250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65ACB18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E7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859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 SIB26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FDD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E6A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10D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F75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C18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5AC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121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F4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267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4FD90C1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409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782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 SIB27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F33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DE6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59A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7F1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50C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915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A1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0E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03D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12D1D4E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0E5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E48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IEs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ApplicabilitySetConfigId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ApplicabilityReportList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900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674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B31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90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7C2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7C6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35C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172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DC8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0C5BD22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069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E2B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AssociatedId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F85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971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357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B03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3E9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B47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202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88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6E1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2B140BD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9F8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730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IEs Cho-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WithCandidateSCGInfo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CLI-RSSI-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MeasResource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CLI-RSSI-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MeasResourceId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CB1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8EE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AD6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43B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A1D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B28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AC2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F44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484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31B8DDD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6DB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AA2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IEs CLI-RSSI-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MeasResourceSet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CLI-RSSI-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MeasResourceSetId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7C5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F9F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BD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452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641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F5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150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CB3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A76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6F826AD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406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3FF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IEs CSI-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LoggedMeasurementConfig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CSI-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LoggedMeasurementConfigId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C16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B73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1FD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227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2AC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31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B75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5EA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389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556B5BC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8F4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B6F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DataCollectionCandidateConfigId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792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CAF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855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878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5B9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A59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8B6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5C7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BD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061F367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C79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DCA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GapOccasionRatio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73C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301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5AC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A83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821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474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7E8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8F6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A01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48B01ED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945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R5-256619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A89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 LTM-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ConfigNRDC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EA4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79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A88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D10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DCE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7BB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3A0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ABC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0B8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0415EC1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AFD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R5-256620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921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 LTM-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ExecutionConditionList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EA0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EEC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AA2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8F2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719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E02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DAA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A21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B68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1053DFB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F21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R5-256621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5CC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MeasTriggerQuantity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4B5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759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278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B99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329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597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283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CFD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381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48A36E6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9E4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R5-256622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CED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MeasTriggerQuantityOffset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EF8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7A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87F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B3C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67F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26E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A2F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CE4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1EB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78EB1AC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033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R5-256623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3D2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 OD-SSB-Config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76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5ED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54D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54E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68D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22D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20E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044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20F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7AC824F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EDF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R5-256624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39C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 PUSCH-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MutingResources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4EC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2A8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387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7E7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78F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5CA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AEE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ECE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8C5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5F8A7B0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F5A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R5-256625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BAA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RandomAccessAdaptConfig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96F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202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424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0DC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EC4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D7A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4AD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4D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E0E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3969540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A4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R5-256626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3ED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 SK-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CounterConfigLTM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3CA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C5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EAB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91A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A6E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0C4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9F4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EC6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061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789E5D3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952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R5-256627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F4B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IEs SRS-RSRP-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MeasResource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SRS-RSRP-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MeasResourceId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9F6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0D0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A44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A7B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265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552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F6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DE0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EFA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424C460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A11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R5-256628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0CF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IEs SRS-RSRP-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MeasResourceSet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SRS-RSRP-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MeasResourceSetId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EDE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C68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8F3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0F9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6DC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2E5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AE3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3A6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627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041212A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746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79C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 IE T-Reselection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DB3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C24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EAA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FD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6B8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DDB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4CF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B11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C3D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07B441A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247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2EB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IEs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ThresholdP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-LR and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ThresholdQ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-LR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D54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50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B52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6EE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586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9E1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4A5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A52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19E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23CD675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779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5C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 IE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TrackingAreaCode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925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9A4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47D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6C4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621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9CA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CCF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077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6BD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5613AAC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1B7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C40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IE AIML-Parameters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DB9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2BC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CEA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980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01B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16D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5D0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C77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989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493088E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A78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407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PosSRS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-TxFrequencyHoppingRRC-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ConnectedNonRedCap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80D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49A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4D9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DB0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B6F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3D4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D06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0A5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BC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537DE01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089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57C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IE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PosSRS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-TxFrequencyHoppingRRC-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InactiveNonRedCap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7F4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E40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8E0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C7F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FD0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AFE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AC9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3AD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1AF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48106E">
              <w:rPr>
                <w:rFonts w:ascii="Calibri" w:hAnsi="Calibri" w:cs="Calibri"/>
                <w:sz w:val="22"/>
                <w:szCs w:val="22"/>
              </w:rPr>
              <w:t>RP-253602</w:t>
            </w:r>
          </w:p>
        </w:tc>
      </w:tr>
      <w:tr w:rsidR="0048106E" w:rsidRPr="0048106E" w14:paraId="2A9DCDE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A3C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2C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Tables related to SL DRX configuration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D1B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FE9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AF7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9E3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BD2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83D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50F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897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14B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421D303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0AE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5A7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pc_beamCorrespondenceWithoutUL_BeamSweeping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16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D12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D7C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DB4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3E3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B31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0884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1C7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2F5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3F9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7B65D72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EAE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AC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N3Access MM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F72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E55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3D8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285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DC2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476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D40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4B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4EA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3F5CCB5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B9E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D28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testcase 11.4.1a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4ED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217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026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73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E0F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B82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822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662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D7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77A93C7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0A0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R5-256639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8DE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TC 12.1.12.1 PC5-only operation / DRX / Reception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71C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9CD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540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139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E31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100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5193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84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54D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B11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10A6483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1C3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R5-256640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C95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TC 12.2.11.1 Inter-concurrent operation / DRX / Transmission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F48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C47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D3A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B5D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C02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E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EC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8C8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EAC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67D4956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D52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R5-256641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66D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correction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independentGapConfig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ENDC and NRDC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B09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4C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104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84A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EC9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8B5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303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BDE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AFC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01DFFBF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597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R5-256642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810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NTN CDRX test case 7.1.1.5.6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047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35D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8CD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37B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4D5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159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9A7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068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681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2ECBFCD0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192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R5-256644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A00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RLC test case 7.1.2.3.x to test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024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China Unicom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88D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234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0C3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D05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875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5214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959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9E9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FA8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0C11A6E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E94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R5-256645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FE8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URLLC MAC test case 7.1.1.3.12 for BW less than 5MHz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4D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012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B1B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CA9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3F1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A8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2DA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3CF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E1E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08378F7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C37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R5-256646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2A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IE SIB24 and MBS-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SessionInfoListMulticast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MBS Multicast reception in RRC_INACTIVE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69F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948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96B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280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453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9E7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3636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4AE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147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30B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RP-253570</w:t>
            </w:r>
          </w:p>
        </w:tc>
      </w:tr>
      <w:tr w:rsidR="0048106E" w:rsidRPr="0048106E" w14:paraId="5A95618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858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R5-256647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162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UAV event A3H1 reporting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C88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B44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7EB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F65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874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CD9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5183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D58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676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D7F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01027FB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B53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R5-256648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C3A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UAV event H1 and H2 reporting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9E5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D18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0B4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586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D53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A14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5184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441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0BE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85D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6D8E82A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9B8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R5-256649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2F1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UAV Test Case 8.1.3.5.6 Test Case for event A3H2 reporting for Intra-Frequency Neighbour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A4D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508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B80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DD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C3C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5AD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FEC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7E5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A0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1C3DC92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624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R5-256650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226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UAV Test Case 8.1.3.5.8 Test Case for event A3H2 reporting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Interband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Neighbour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51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7C1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D5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17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A07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FFE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5187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B4F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21D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4AA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6B5307F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3F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R5-256651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D07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Cov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phase 2 MAC test case for DCI 0_2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624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Lenovo, Motorola Mobility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20A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5FD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978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7D0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3F0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46B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A9D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DD9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RP-253554</w:t>
            </w:r>
          </w:p>
        </w:tc>
      </w:tr>
      <w:tr w:rsidR="0048106E" w:rsidRPr="0048106E" w14:paraId="706B126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497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R5-256652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744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NAS IE for IoT NTN TCs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F55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38F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871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A90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A99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0BA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71A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03B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B6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16779C7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CE1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R5-256653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DD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Introduction of IoT NTN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 22.5.24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600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E2E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5DF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4A9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D17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9CC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5497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D32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85B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104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713F16C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13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R5-256654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54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configuration for R18 IDC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B8A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06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8B3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9E0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459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56D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3652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14B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D2F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381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RP-253559</w:t>
            </w:r>
          </w:p>
        </w:tc>
      </w:tr>
      <w:tr w:rsidR="0048106E" w:rsidRPr="0048106E" w14:paraId="6BFD3C4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9A7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R5-256655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AD1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PICS for R18 CA IDC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305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219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204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C66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405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26E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FF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6A3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6B0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RP-253559</w:t>
            </w:r>
          </w:p>
        </w:tc>
      </w:tr>
      <w:tr w:rsidR="0048106E" w:rsidRPr="0048106E" w14:paraId="64079EF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DF7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R5-256656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6A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test 8.1.5.10.9 for R18 IDC enhancement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AFA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D08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C53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95F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CA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1F2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6A0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CD7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84E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RP-253559</w:t>
            </w:r>
          </w:p>
        </w:tc>
      </w:tr>
      <w:tr w:rsidR="0048106E" w:rsidRPr="0048106E" w14:paraId="4A026D2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969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R5-256657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9A2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test 8.1.5.10.10 for R18 IDC enhancement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979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FE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28D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B48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C29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F69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271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A91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98C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RP-253559</w:t>
            </w:r>
          </w:p>
        </w:tc>
      </w:tr>
      <w:tr w:rsidR="0048106E" w:rsidRPr="0048106E" w14:paraId="73A4D52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311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R5-256659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B86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testcase 7.1.1.3.21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0E1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71C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86F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9F9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174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NR_XR_enh_plus_CT1-UEConTest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FBC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5226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640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6EC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A4E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RP-253551</w:t>
            </w:r>
          </w:p>
        </w:tc>
      </w:tr>
      <w:tr w:rsidR="0048106E" w:rsidRPr="0048106E" w14:paraId="67AD31A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13E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R5-256660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C74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LTM Test Case 7.1.3.5.14 for LTM cell switch and PDCP Persist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819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3D4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BF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1A7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DA1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7C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508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F7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BFE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49C6C5F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7F8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R5-256661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F4A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LTM 4-Step CFRA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C70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Lenovo, Motorola Mobility, 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1F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500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FCF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8E7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AE3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C1C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A0A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090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0AC75BD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4A2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R5-256662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6A9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MPS when access to EPC/5GC </w:t>
            </w:r>
            <w:proofErr w:type="gram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is WLAN TC</w:t>
            </w:r>
            <w:proofErr w:type="gram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9.2.1.3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2FF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BB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BD1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39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079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MPS_WLAN-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1EE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5154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93E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0B9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48D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RP-253573</w:t>
            </w:r>
          </w:p>
        </w:tc>
      </w:tr>
      <w:tr w:rsidR="0048106E" w:rsidRPr="0048106E" w14:paraId="0B0C865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A54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R5-256663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A16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MPS_WLAN TC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9AF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147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48B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E34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1A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MPS_WLAN-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322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0632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A9E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B11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0F9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RP-253573</w:t>
            </w:r>
          </w:p>
        </w:tc>
      </w:tr>
      <w:tr w:rsidR="0048106E" w:rsidRPr="0048106E" w14:paraId="4782768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B5C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R5-256664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A16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to LTE Inter-sys Mobility test case 13.6.2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4CB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777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401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599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515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8B9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5492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750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48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88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765B7CD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96B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R5-256665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BC2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TC 22.4.13a for IoT NTN band 252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DBB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8FC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088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8D2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FA9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40A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5493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FF5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9A3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A2D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225D424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10A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R5-256666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CE1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TC 20.7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0DC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AF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CE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4D2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F31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MPS_WLAN-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4CF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43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AC5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5BF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RP-253573</w:t>
            </w:r>
          </w:p>
        </w:tc>
      </w:tr>
      <w:tr w:rsidR="0048106E" w:rsidRPr="0048106E" w14:paraId="3199E59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EE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R5-256669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9F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11.5.15 for CEN alignments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15E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29F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46A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8EA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624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0FB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5174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BB3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B2A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4D7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15A9DAD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96E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R5-256670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787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IMS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11.12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197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 EMEA Ltd, Keysight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B7F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912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CF1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99C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DD1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95D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33E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55F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6C16180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E58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R5-256671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34F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LTM NR-DC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8E0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Lenovo, Motorola Mobility, 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6AB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7C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5F8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704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0F4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01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784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3CF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3094340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564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R5-256674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2D1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 Test applicability for Legacy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9C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China Unicom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45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165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6EF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07B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7C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0643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5EA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032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509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7482AE8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C3D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R5-256675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F6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Alternative way of updating UE location for NTN test cases 8.1.3.1.27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7C1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672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481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08E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AF3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581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ED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ACF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AC5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5650122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EEC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R5-256676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51A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NR NTN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9.4.1.6 Test case for Discontinuous coverage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AA3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1BC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4B2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A3D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A0C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680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7EC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BD9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600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34CF0D8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67C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R5-256677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981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Alternative way of updating UE location for NTN test cases 8.1.3.1.26 and 8.1.4.4.7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005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Atheros,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1FA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AC1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B00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198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7B8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DBD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F99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A9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17D45E0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71D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R5-256678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93F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RRC NR NTN test cases 8.1.5.14.1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217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D97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33D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D4D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5A6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024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5172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58B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E7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474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5B737F6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712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R5-256679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EAB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RRC test case 8.1.2.1.1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1A1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916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135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A38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865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67C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5159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420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B0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3FA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0BBE018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B8F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R5-256680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D95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R18 IoT NTN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SIG TCs applicability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D9D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077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6BB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0C7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7B3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B5A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EDC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625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A39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RP-253557</w:t>
            </w:r>
          </w:p>
        </w:tc>
      </w:tr>
      <w:tr w:rsidR="0048106E" w:rsidRPr="0048106E" w14:paraId="798F1C3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CB7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R5-256686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89F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clause 4.4A.3 Test state parameters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F9F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5FB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EEE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C09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04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BD0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295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429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865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573417E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A3E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R5-256687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0A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LTM test case 7.1.2.3.12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2D0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736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28A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58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2A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028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584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9A9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ABD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4CBA269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653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R5-256688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D8F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LTM test case 7.1.3.5.13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8E1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25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6C1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78B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DC6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6CF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5189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829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365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906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7EA7898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7D0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R5-256689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0BB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LTM test cases 7.1.3.5.14A.x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534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BA7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E0C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397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6DA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D5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845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FFF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4A3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436A297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380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R5-256690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9E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LTM test case 7.1.3.5.15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F3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425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E65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94D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052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A55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980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F96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BB5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RP-253563</w:t>
            </w:r>
          </w:p>
        </w:tc>
      </w:tr>
      <w:tr w:rsidR="0048106E" w:rsidRPr="0048106E" w14:paraId="0122DA2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5DB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R5-256691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6C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of new LTM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1E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C61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8DC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D9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FF1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0F6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B54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EFB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D8E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15005CD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BF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R5-256692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0D1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of new LTM Test Case for LTM cell switch and PDCP Persists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37A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89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42A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00D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B2C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16D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0635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9D6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8E6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820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7BF9A90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90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R5-256693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EDE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EPS CEN alignments test case 11.3.10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56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Technologies Int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7B4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180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222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11B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468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85E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4CB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546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4D4D093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605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R5-256694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9F9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EPS CEN alignments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7A0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111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6D5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073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B37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B74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22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A35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B4C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38CB225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67E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R5-256695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B5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applicablity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11.5.15 CEN alignment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F73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B82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202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474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EEE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178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0636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ABF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5B2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676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069A849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53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R5-256696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DCA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11.20 for CEN alignments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67F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109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378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1F7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EDE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556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92C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3F5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B32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7F19EA6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DA4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R5-256697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AB6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11.21 for CEN alignments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EF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AD7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C0C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2C5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344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5BA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6C0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890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75F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49A1F1D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282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R5-256698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755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11.22 for CEN alignments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F80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E3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47C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CB1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AA0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109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997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83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CA0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4C5FBF2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80B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R5-256699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D60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applicablity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new NR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NGeCall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CEN alignment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DE3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E7A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E69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AF5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74C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9D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738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E32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1E5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RP-253575</w:t>
            </w:r>
          </w:p>
        </w:tc>
      </w:tr>
      <w:tr w:rsidR="0048106E" w:rsidRPr="0048106E" w14:paraId="70E27C3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4D1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R5-256700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16A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EMM test case 9.2.3.2.3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BF5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22B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FCF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BB7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AA7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C0B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3D9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A3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4D9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RP-253587</w:t>
            </w:r>
          </w:p>
        </w:tc>
      </w:tr>
      <w:tr w:rsidR="0048106E" w:rsidRPr="0048106E" w14:paraId="2236117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4C9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R5-256702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CC3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default message contents for SCI format 1-B and SCI format 2-D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C6F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40E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171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58A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3A6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45E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3A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42B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E18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5A445CA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91A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R5-256703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144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SL-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ResourcePool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default configuration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BF2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9A0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92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84E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122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A9D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1AE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A8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7A6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1A007CC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451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R5-256704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9A9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SL-PRS-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ResourcePool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default configuration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7EC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A4F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A47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53E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CC3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63C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521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70F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934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0765508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F7B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R5-256705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AEA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SLPP abort test case 9.5.1.5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9D5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7E0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93D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7BD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A7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256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C0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FA6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3DB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7257181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FE0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R5-256706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EC0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SLPP error handling test case 9.5.3.1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046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75F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13E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4FA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D44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3FF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F90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B4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38A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7DCB36A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09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R5-256707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7E1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SLPP assistance data delivery followed by location information transfer test cases for SL-Target UE-based mode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89F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CF2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21C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808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4D4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AB5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7FB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80E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41C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1459914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CD9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R5-256708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3D4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SLPP assistance data delivery followed by location information transfer test cases for SL-Target UE-assisted mode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EE7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4AB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784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9F8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856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AB2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ECB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6F7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CB2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1C8FB98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E2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R5-256709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AFD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SLPP position measurement without assistance data test cases for SL-Target UE-based mode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79E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0E1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199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72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60C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6CB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05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FBE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5BC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6AF806E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E3C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R5-256710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31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SLPP position measurement without assistance data test cases for SL-Target UE-assisted mode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CD4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A3E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FD7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8E4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F14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90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0208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1FD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6E1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0A5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7899A0E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E2C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00C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new SLPP positioning procedure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1CD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B78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BC9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6BD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EB3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755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5AB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9FF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20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5D886B9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EB9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R5-256712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CA4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UAV test case 8.1.3.5.12 for event A4H2 for Intra-frequency Neighbour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DE2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B22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4AB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F84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86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036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825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60D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7BC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31437A4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49D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R5-256713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29E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of new UAV test case 8.1.3.5.9 for event A4H1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E7D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EA2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EFE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334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449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D60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5231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AB9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4CB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32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019F669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71F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R5-256714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AC1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UAV test case 8.1.3.5.13 for event A4H2 for Inter-frequency Neighbour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E48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931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D2E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21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8FE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10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5156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2A9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BEE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46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5B2A661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EEE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R5-256715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A70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UAV test case 8.1.3.5.14 for event A4H2 for Inter-band Neighbour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43F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E61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C3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C5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7A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FD1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5157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59C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0B9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870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RP-253571</w:t>
            </w:r>
          </w:p>
        </w:tc>
      </w:tr>
      <w:tr w:rsidR="0048106E" w:rsidRPr="0048106E" w14:paraId="3656761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3C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R5-256717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3B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CR to PICS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CIoT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WB-S1 mode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FA2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C92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0EF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13A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83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DC3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1517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EE1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0B0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45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RP-253590</w:t>
            </w:r>
          </w:p>
        </w:tc>
      </w:tr>
      <w:tr w:rsidR="0048106E" w:rsidRPr="0048106E" w14:paraId="12D78C4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D00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R5-256718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49A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34.123-3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4C9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54D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86F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4A7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3A4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30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559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1E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371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RP-253587</w:t>
            </w:r>
          </w:p>
        </w:tc>
      </w:tr>
      <w:tr w:rsidR="0048106E" w:rsidRPr="0048106E" w14:paraId="2C38CDA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75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R5-256719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35E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to test case 6.6.4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C55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FirstNet, Ericsson,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666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5D4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D22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B9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0AF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503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18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B53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RP-253543</w:t>
            </w:r>
          </w:p>
        </w:tc>
      </w:tr>
      <w:tr w:rsidR="0048106E" w:rsidRPr="0048106E" w14:paraId="5AC4993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751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R5-256720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75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new MCX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76B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F6B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C63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EF0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E66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88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158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7D1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14F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RP-253543</w:t>
            </w:r>
          </w:p>
        </w:tc>
      </w:tr>
      <w:tr w:rsidR="0048106E" w:rsidRPr="0048106E" w14:paraId="703C85A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62B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R5-256721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9A5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notification channel details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C84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B4D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226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8D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D7D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7AD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E55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D91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3A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RP-253543</w:t>
            </w:r>
          </w:p>
        </w:tc>
      </w:tr>
      <w:tr w:rsidR="0048106E" w:rsidRPr="0048106E" w14:paraId="147B1E0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14A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R5-256722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235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6.3.4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5EC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UK, Ericsson, FirstNet, Element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D24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21D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49B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03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11B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20F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D0A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782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RP-253543</w:t>
            </w:r>
          </w:p>
        </w:tc>
      </w:tr>
      <w:tr w:rsidR="0048106E" w:rsidRPr="0048106E" w14:paraId="6CA5FEC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AB2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R5-256723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763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6.9.3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D84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Element, Ericsson, FirstNet,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D1F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734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BB6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219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0ED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F25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E31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0E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RP-253543</w:t>
            </w:r>
          </w:p>
        </w:tc>
      </w:tr>
      <w:tr w:rsidR="0048106E" w:rsidRPr="0048106E" w14:paraId="5B090B9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2C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R5-256724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7F5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6.9.2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614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UK, Ericsson, FirstNet, Element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B23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B1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617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658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2C7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55C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767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DC2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RP-253543</w:t>
            </w:r>
          </w:p>
        </w:tc>
      </w:tr>
      <w:tr w:rsidR="0048106E" w:rsidRPr="0048106E" w14:paraId="4E0F3CB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FB8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R5-256725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AED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6.8.5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8E0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7A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494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39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0C5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DF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23B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A1C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2E8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RP-253543</w:t>
            </w:r>
          </w:p>
        </w:tc>
      </w:tr>
      <w:tr w:rsidR="0048106E" w:rsidRPr="0048106E" w14:paraId="2264DC7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8D0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R5-256726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616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MCVideo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regroup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FC8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F76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DA7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E3C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3EB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F7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7BA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278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56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RP-253543</w:t>
            </w:r>
          </w:p>
        </w:tc>
      </w:tr>
      <w:tr w:rsidR="0048106E" w:rsidRPr="0048106E" w14:paraId="6F9F23B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74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R5-256727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3AF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6.1.23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03F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UK,   Ericsson, FirstNet, Element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C06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F2C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E1A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17.3.0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438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MCProtoc17_enh3MCPTT_eMCData3_MCOver5GS-UEConTest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795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0019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37B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EB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6BD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RP-253543</w:t>
            </w:r>
          </w:p>
        </w:tc>
      </w:tr>
      <w:tr w:rsidR="0048106E" w:rsidRPr="0048106E" w14:paraId="7E13E717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AF4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R5-256729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77A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capability for RTT and protection against loss of data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2A9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65E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4C5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889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B28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D59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0403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CA8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9ED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2CD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1A75F2B1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54C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R5-256731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3A6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 and FR2-FR2 event-triggered reporting with concurrent Type-2 measurement gap and Pre-MG test case 7.6.17.1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B25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C3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6B9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7D7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7A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EB8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4236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546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9B4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EE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RP-253568</w:t>
            </w:r>
          </w:p>
        </w:tc>
      </w:tr>
      <w:tr w:rsidR="0048106E" w:rsidRPr="0048106E" w14:paraId="11E763F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C24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R5-256732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AB9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RTT test case 17.20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2EF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279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D84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9E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4F8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54D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1641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997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D2A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001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6C7FAAC8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337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R5-256801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5AC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test frequency for CA_n78D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D2B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64C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34C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7F6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24C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030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3668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7AC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11B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4E3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1D02A1C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79E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R5-256802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12D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frequencies for Rel-16 FR1 intra-band CA and 2-band CA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8D7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018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0E3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1EE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E6A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7CC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F01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559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6CA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030FF5F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457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R5-256803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CF8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CodebookConfig-r18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498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B01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5A7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4BD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05C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076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04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477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24D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523C8E6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C73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R5-256804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317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test frequencies of n28 with CBW 40 MHz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7A9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94F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F48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C48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7BD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NR_n28_PC2_40MHz_CBW-UEConTest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4BD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53E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688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21C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RP-253576</w:t>
            </w:r>
          </w:p>
        </w:tc>
      </w:tr>
      <w:tr w:rsidR="0048106E" w:rsidRPr="0048106E" w14:paraId="35A40AE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FE3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R5-256805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410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UE capability for Rel18 PC2 NR CA with UL CA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3CD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024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6DC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85E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F6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BBC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0893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BAE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C5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0E0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40ECC0B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1F9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R5-256806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80A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of RF baseline implementation capabilities for PC2 EN-DC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EB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KT Corp.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34F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9B2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9A2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BF1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B7E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55B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D73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3AE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539EE73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96C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R5-256807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6D2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on 8Rx receiver definition in the UE declared capability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345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28B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024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3BA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8E9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933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AE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442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162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RP-253552</w:t>
            </w:r>
          </w:p>
        </w:tc>
      </w:tr>
      <w:tr w:rsidR="0048106E" w:rsidRPr="0048106E" w14:paraId="10D322E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988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R5-256808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05D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simultaneous_TRS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PICS release applicability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FE6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AA3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25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DEE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6D2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AC2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699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D7C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006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45D2E9E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DAA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R5-256809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FCE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Adjacent channel leakage ratio for ATG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566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BC6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34F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5ED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A4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5F8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98B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4F8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044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3E27A22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502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R5-256810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03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TP analysis for ATG TCs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563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089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6E7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EE1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051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C7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B66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67B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A3B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76C84A4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400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54B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Transmitter requirements for CA_n25A-n41A, CA_n41A-n71A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BB2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E9D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BC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518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AF4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228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3559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A99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1A6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C7F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3F20FA8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73B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R5-256812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300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spurious emission band co-existence for inter-band R16 configurations DC_39_n41 and DC_66_n41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FC6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E2B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919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947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B5A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8C2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58F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760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18B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23615C3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797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R5-256813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907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TP analysis for R16 CA configuration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BE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555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BEB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411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20F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FCB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C4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8D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5B6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0819363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B69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R5-256814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48D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Transmitter requirements for CA_n5A-n25A-n77(2A)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24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BD8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FA6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C42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252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0BA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3529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B79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E6C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293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41853EA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082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R5-256815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B7E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Receiver requirements for CA_n5A-n29A and CA_n5A-n25A-n77(2A)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18B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D27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14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01F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BAF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4B2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EA9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567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847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RP-253535</w:t>
            </w:r>
          </w:p>
        </w:tc>
      </w:tr>
      <w:tr w:rsidR="0048106E" w:rsidRPr="0048106E" w14:paraId="1D6EA2F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280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R5-256816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154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Introducing transmitter power for simultaneous transmission to multiple directions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3B1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616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35F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846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4AF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B30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B9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46D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AFC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43E73D2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FDD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R5-256817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32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notes for PC2 NRCA combos with UL CA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CEB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2FC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5C1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A0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1F2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32C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02E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DAE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13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14E6CC5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18B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R5-256818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4B6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configured output power requirements for several 3 band NR CA combos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987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9FB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A26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825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167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4C0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9AE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ACC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C7A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36D0814F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9D2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CD7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editor notes for ATG RF Rx TCs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B19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00E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8C7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FA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2EC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58B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3619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D84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9DC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A56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690EA67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D84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47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Annex F MUTT for ATG UE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95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437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29F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A5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297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C8A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3568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897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B13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1CD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1F071E6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2D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793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of Annex F for ATG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41D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52A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B6E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678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E32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5B5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7E9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631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370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23C1391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6EB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003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Removing not applicable test IDs for CA_n41A-n79A while BCS 4 and 5 is not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commited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16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7B5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5F1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85E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F79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74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C28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D8D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8E1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2F2B51E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7EC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A8F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Rel-16 interferer CA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9B8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DBA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540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737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B1C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E53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D57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0F1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65E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430CD66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5E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F25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Cleanup of Reference sensitivity for 3DL CA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89C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Anritsu, WE Certification Oy, AT&amp;T, FirstNet, ZTE Corporation, 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AED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6A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536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97A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ED7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3587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07C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426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1DC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50C4608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B01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EB0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R17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EC2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Unicom, Nokia, Keysight, NTT DOCOMO INC., WE Certification Oy, AT&amp;T, FirstNet, 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C45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C34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8D9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6A2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345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7DB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C39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B36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58DDA8E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787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648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R19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9A6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Unicom, NTT DOCOMO INC., 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Verizon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3A5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304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769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F50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89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3572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133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2AA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787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RP-253577</w:t>
            </w:r>
          </w:p>
        </w:tc>
      </w:tr>
      <w:tr w:rsidR="0048106E" w:rsidRPr="0048106E" w14:paraId="2D8A877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4AB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816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TC 6.2I.1 for PC2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29A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97B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5F0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E3E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46B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NR_PC2_RedCap_UE-UEConTest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603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3548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7CD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F94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CFE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RP-253580</w:t>
            </w:r>
          </w:p>
        </w:tc>
      </w:tr>
      <w:tr w:rsidR="0048106E" w:rsidRPr="0048106E" w14:paraId="7ED3B36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C44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3E6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TC 6.2I.2a for PC2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028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785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8D6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7F0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571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NR_PC2_RedCap_UE-UEConTest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9A2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3549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09F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246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BB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RP-253580</w:t>
            </w:r>
          </w:p>
        </w:tc>
      </w:tr>
      <w:tr w:rsidR="0048106E" w:rsidRPr="0048106E" w14:paraId="3769EDD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56C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R5-256830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DAE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Abbreviations for DSS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EE8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B85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D5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538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54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674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E3E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308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6D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4B90092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6CB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R5-256831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302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Editorial, correcting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note in test case 6.5F.4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298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775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222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44C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EA5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9F6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3598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850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F11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EBD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3BC9929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D39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R5-256832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ED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receiver requirements for bands n13 and n25 PC2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B6D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466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DFA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971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1BF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A43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D35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6D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B53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7F787B5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97E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R5-256833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77D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description for simultaneous transmission to multiple directions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EC0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251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39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386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990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78C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06A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85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92C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0B57C7F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003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R5-256834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6E8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FR2 max output power test for simultaneous transmission to multiple directions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FB3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E8E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B99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A7F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B9C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20B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C22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6CD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93A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0248A2C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E85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R5-256835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274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FR2 MPR test for simultaneous transmission to multiple directions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2B5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B0D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FB1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CC4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88E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609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24A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BFC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59E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14CF41E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8D2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R5-256836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D4E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 new test case for transmitter power for simultaneous transmission to multiple directions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9AD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EBB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07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1FD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C94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B0D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B4D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F3B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555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1081EE2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F8F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R5-256837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38D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A-MPR test case for NS 202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11D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5CB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961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0E6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BFF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45B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1193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E5F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304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D6C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1A2FC1B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9BF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R5-256838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83B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A-MPR test case for CA NS 202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8C3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D47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ED1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8D4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78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F4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C38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CF0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D09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397E147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659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R5-256839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21E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on reference sensitivity test requirement table for PC2 EN-DC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902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ECB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475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806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8A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B98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2DC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857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1B5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0A94E22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467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R5-256840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283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maximum output power test requirements for DC_4A_n41A, DC_4A_n78A and DC_20A_n41A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8FE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204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4D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DC7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854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F50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D61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D24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A48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6BF75F4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509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R5-256841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B30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EVM equalizer spectrum flatness for inter-band EN-DC including FR2 (2NR to 4NR CCs)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5CC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9FE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65C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EDD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2D3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F19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FB9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3E3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D4F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RP-253532</w:t>
            </w:r>
          </w:p>
        </w:tc>
      </w:tr>
      <w:tr w:rsidR="0048106E" w:rsidRPr="0048106E" w14:paraId="0D0491F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E9A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R5-256842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749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EVM equalizer spectrum flatness for inter-band EN-DC including FR2 (5NR to 8NR CCs)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53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7E4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5CD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9BD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492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8ED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CFA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D84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EA3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RP-253533</w:t>
            </w:r>
          </w:p>
        </w:tc>
      </w:tr>
      <w:tr w:rsidR="0048106E" w:rsidRPr="0048106E" w14:paraId="3EB3A26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F96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R5-256843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A7A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Clause 6.2B.1.1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708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6A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C39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667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F38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1EB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F4A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999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C89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597E1FB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91C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R5-256844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832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6.5B.3.3.2 for DC_5A-n2A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45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Element Materials Technology, Bureau Veritas ADT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533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00D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931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3FB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A25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C16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996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659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27EA382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3A9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R5-256845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488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Reference sensitivity for FR1 2CC EN-DC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02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0A2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96F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A4C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9B4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FE9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085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56B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858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RP-253594</w:t>
            </w:r>
          </w:p>
        </w:tc>
      </w:tr>
      <w:tr w:rsidR="0048106E" w:rsidRPr="0048106E" w14:paraId="7FEDAC2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E9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R5-256846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33E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new pics for pathloss reference RS activation via MAC CE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2C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8DA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AAD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B91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06F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FF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128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F72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F74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1D9FD8B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34B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R5-256847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F27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new pics for parallelMeasurementWithoutRestriction-r17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0A1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00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A5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FA9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236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F9A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0895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B1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B3E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E98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5DB73EC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975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R5-256848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5BE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fixed reference channels for SCS 30kHz FR1-NTN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4B5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Huawei, Hisilicon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86E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C79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E1E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7E8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28D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0D3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DFA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E49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4AC45BC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FE2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R5-256849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F3E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representation of UE position in test cases for NTN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D6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3DD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595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F3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728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7B1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4187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D65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C27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935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6DF16D8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0F1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R5-256850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BF4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NTN PL-RS switching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B8E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CF2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512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D2C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EAF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4F7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AA9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110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DDD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0381176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15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R5-256851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050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test applicability of NR NTN TCs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9D0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E1D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4F8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A1B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2B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04D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614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D80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85C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2E775BA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C9F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R5-256852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817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cases title of 14.1.11 and 14.1.12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F67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69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350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98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CB9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3EE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B43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744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720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624398C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8D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R5-256853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3C8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band n252 to UE conformance-RRM specification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32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EchoStar, Boost Mobile Network,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Terrestar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Qualcomm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BF0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F1C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5A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642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1D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C6C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255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7DD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5BBA80B6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968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R5-256856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ABA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MU and TT update for RRM HD-FDD UE Timing Advance Adjustment Accuracy Tests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92F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Qualcomm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DF5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9BD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E5E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4BF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5E7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0474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F6F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64E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507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5ACDFD1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8AD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R5-256857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54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Corrections for RRM HD-FDD UE Timing Advance Adjustment Accuracy Tests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2B7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Qualcomm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C18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46D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FCA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013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68F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3108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C96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E00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461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7ADF0B1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2F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R5-256858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875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IoT NTN band 252 for RF part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0BF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EC0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BE1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8F8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0FD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CD0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1553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455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ED3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7BB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6F0E987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94A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R5-256859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130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band 252 into MOP TC for category M1 and NB-IoT NTN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E0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D84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981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B93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CC3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57E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EED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425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FAC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30BF9FE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BE8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R5-256860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44B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band 252 into A-MPR TC for category M1 and NB-IoT NTN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39B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8A4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93A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AA1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BFC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092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2B7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DD0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ED8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29FFDA2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586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R5-256861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68D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band 252 into spurious emission TCs for category M1 and NB-IoT NTN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0A2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298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1FE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ABE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5C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1DA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1D6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156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55F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3E6CD26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0BE8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R5-256862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AB3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band 252 into RX TCs for category M1 and NB-IoT NTN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43B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Beijing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9A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69D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1D5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D9F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IoT_NTN_FDD_S_band-UEConTest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1C2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FE6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FE5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12E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RP-253585</w:t>
            </w:r>
          </w:p>
        </w:tc>
      </w:tr>
      <w:tr w:rsidR="0048106E" w:rsidRPr="0048106E" w14:paraId="3837DE3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F82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R5-256863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933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power class 1 and power class 2 in test case  6.2B.1 UE maximum output power for category NB1 and NB2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F6F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4A9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41F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A7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82A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426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D83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CF6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096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RP-253586</w:t>
            </w:r>
          </w:p>
        </w:tc>
      </w:tr>
      <w:tr w:rsidR="0048106E" w:rsidRPr="0048106E" w14:paraId="5537B84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5EC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R5-256864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FB7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Core specs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alignement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reference corrections for IoT NTN NS values for band 254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B6D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Ltd, ZTE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FA1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458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4A2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BE4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916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29B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3EC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34C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576FBCC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47A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R5-256865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B13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Correcting references to operating bands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380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416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A3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0BE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E81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269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AB0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80A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C39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60FC805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91A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R5-256866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1A0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enhanced receiver type 2 test cases for 4Rx TDD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8B3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6DB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8EE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C16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031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B2F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1027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552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E4E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9A1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RP-253560</w:t>
            </w:r>
          </w:p>
        </w:tc>
      </w:tr>
      <w:tr w:rsidR="0048106E" w:rsidRPr="0048106E" w14:paraId="46D0497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4BD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R5-256867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9E2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8Rx TDD FR1 PDSCH mapping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typeA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365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720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06D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C25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A58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61E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5D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673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08D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RP-253552</w:t>
            </w:r>
          </w:p>
        </w:tc>
      </w:tr>
      <w:tr w:rsidR="0048106E" w:rsidRPr="0048106E" w14:paraId="7098222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E81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R5-256868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6FB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8Rx TDD FR1 CQI reporting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9AF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FFD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FA4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89F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20E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508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1043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032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642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09A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RP-253552</w:t>
            </w:r>
          </w:p>
        </w:tc>
      </w:tr>
      <w:tr w:rsidR="0048106E" w:rsidRPr="0048106E" w14:paraId="48ED19C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3C1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R5-256869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21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8Rx SDR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236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541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4D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C1B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B73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0BAF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256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497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585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RP-253552</w:t>
            </w:r>
          </w:p>
        </w:tc>
      </w:tr>
      <w:tr w:rsidR="0048106E" w:rsidRPr="0048106E" w14:paraId="67A4D84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274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A2C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requirement applicability for support3MHz-ChannelBW-Symmetric-r18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AA9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530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6FA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ECA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AE5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E45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DDD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07B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5F4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11EC881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B1B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DE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Multiple PMI test with 16TX Enhanced Type II codebook for predicted PMI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F4A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053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D8B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05B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182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58E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82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C15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B6A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6C09E2C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DC2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8DB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PDSCH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reqirements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FDD 8Rx UE with baseline receiver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089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257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61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227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5BE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24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425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59A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5BB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RP-253552</w:t>
            </w:r>
          </w:p>
        </w:tc>
      </w:tr>
      <w:tr w:rsidR="0048106E" w:rsidRPr="0048106E" w14:paraId="4D5A297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E69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F9D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6.3.2.2.9, 2Rx TDD FR1 Multiple PMI with 16Tx Enhanced Type II codebook for predicted PMI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802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35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8F3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A69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13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0D9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E2B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31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D8D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35AA6CD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481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22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applicability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existing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989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49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AF7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1A8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8E81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BEA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F8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02D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C85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6E5CC97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B0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643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Removal of Editor notes for test cases 6.3.2.1.7 and 6.3.2.2.8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D3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AD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5A5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315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AD0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D8F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DC4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A33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442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402CCAF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8B3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A02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PDSCH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dmrs-AdditionalPosition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PDCCH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A00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18A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7E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40A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ED5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6F6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8C8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10F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506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RP-253595</w:t>
            </w:r>
          </w:p>
        </w:tc>
      </w:tr>
      <w:tr w:rsidR="0048106E" w:rsidRPr="0048106E" w14:paraId="0F3B326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4776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63B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Removing redundant message exception in test case 6.3.3.2.6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3CD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D75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C60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4C7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E0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CC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DD1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1CB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94F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267F2CB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36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6BF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for CQI reporting under AWGN for 5DLCA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C29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943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1D1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8A3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4DB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CAA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1041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D60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FC2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CFC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3C1CD1C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454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R5-256879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6FC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representation of UE position in test cases for ATG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3D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59C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1DD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89A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2D7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8D4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A42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429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324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133AC09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850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R5-256880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33C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Completion of NR-DC SA FR1 CHO with target MCG and candidate SCG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3A8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8E4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5F5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92E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266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4D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DC5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AC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D3A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0C5B58B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AAC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R5-256881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686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Completion of NR-DC SA FR2 CHO and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PSCell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change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57C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1EF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B09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665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3D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2CE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5BF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8E4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F58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57D4C8F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31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R5-256882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13D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6.5.12.1 message contents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7AE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875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BFD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539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133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634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9E9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921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922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08D4986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DCC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R5-256883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962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6.5.12.2 message contents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49A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5A3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354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698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076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20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141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E5D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5A1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7095BD4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6DD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R5-256884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94C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NR SA FR2 RACH-based Intra-frequency LTM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PSCell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switch test case 7.3.5.1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0A0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D07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B8B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F22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C66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375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DA7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4FE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47D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340277C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AEA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R5-256885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34F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NR SA FR1 RACH-based intra-frequency LTM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PSCell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switch test case 6.3.5.1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E24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2D2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E95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75B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34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4C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4232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320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5E7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CDF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29E7AD7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A62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R5-256886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8DF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Include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Editors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note with incomplete aspects in the test case 6.5.4.1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D36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7ED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3F6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4E0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9F9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C7F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09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67C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8B0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RP-253595</w:t>
            </w:r>
          </w:p>
        </w:tc>
      </w:tr>
      <w:tr w:rsidR="0048106E" w:rsidRPr="0048106E" w14:paraId="0C2E73AB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596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R5-256887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9EC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Documentation of MU for FR2 multi-Rx RRM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32E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77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48A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5D9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2C0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B85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A00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357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201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RP-253565</w:t>
            </w:r>
          </w:p>
        </w:tc>
      </w:tr>
      <w:tr w:rsidR="0048106E" w:rsidRPr="0048106E" w14:paraId="08E88B7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827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R5-256889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6FB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FR2 MU - MU and relaxation update for NS_202 and NS_205 additional spurious in 38.903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74B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C1A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A2C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72B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776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79E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FB9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758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996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1E6FA58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BB7B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R5-256890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3AC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FR2 MU - PC3 update for OBW UL MIMO test in 38.521-2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2DC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Ltd, 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B6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D5A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4A2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90E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C5D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125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4F5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A60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RP-253595</w:t>
            </w:r>
          </w:p>
        </w:tc>
      </w:tr>
      <w:tr w:rsidR="0048106E" w:rsidRPr="0048106E" w14:paraId="48456D6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E3A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R5-256891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0A6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OBW MU for FR2 UL MIMO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690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D36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1F0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451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387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AA7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5D2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58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6DD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RP-253595</w:t>
            </w:r>
          </w:p>
        </w:tc>
      </w:tr>
      <w:tr w:rsidR="0048106E" w:rsidRPr="0048106E" w14:paraId="07DD051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0F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R5-256892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8A2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FR2 MU - PC3 update for OBW UL MIMO test in 38.903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2B1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Ltd, 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4E0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F8E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FFD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A7A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147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4D7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9F2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C58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RP-253595</w:t>
            </w:r>
          </w:p>
        </w:tc>
      </w:tr>
      <w:tr w:rsidR="0048106E" w:rsidRPr="0048106E" w14:paraId="46588BC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919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R5-256893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97F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CR to amend missing info of 6.3D.1 for R17 HST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476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Samsung, Xiaomi, SGS Wireless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342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7AB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CDA4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DB9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33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EBD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BF0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54D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5A4040E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694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R5-256894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FB8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additional spurious emission for CA NS 202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E52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D85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AFE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583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1E4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902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1196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A8E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E44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CF92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7BF8713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622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R5-256895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4C0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FR1 CSI-RS based L1-RSRP measurement for Satellite Access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29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4BF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109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BF6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04E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E0A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68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796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28A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2FD5F0D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D85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R5-256896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C1D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Test Tolerance analysis for 14.5.3.3 NR SA FR1 CSI-RS based L1-RSRP measurement for Satellite Access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393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641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C0C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17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9DC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F4A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219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A3A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977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2151AC2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4CA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R5-256897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6E0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TC7.6.5.1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D3E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AE1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9A9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0DE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BE2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DDF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3AE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A3D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880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RP-253534</w:t>
            </w:r>
          </w:p>
        </w:tc>
      </w:tr>
      <w:tr w:rsidR="0048106E" w:rsidRPr="0048106E" w14:paraId="5DE5F50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646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R5-256898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A297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ATG test cases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57A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B4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9FA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8C9C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259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8D4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4176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68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729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F7D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529E835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6AF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R5-256899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972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ATG intra-frequency CSI-RSRP accuracy test cases 19.6.6.1.x with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9E0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7FF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AC2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4C7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D9E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EA9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2B9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6882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155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197044E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24F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E2A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ATG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556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87F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FDD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7E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13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FBD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996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1CF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218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3B907FA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0C1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360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RRM test cases 19.2.3.2.1 and 19.2.3.2.2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4D1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2A3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8F7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4E3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7F1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6D5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921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37C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966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73DEA1C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DAD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578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L1-RSRP reporting test cases 19.5.3.x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76D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F34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8AE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0A3D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A2E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68B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39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5F4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2E1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5568D6C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257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6E5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intra-frequency CSI-RSRP accuracy test cases 19.6.6.1.x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D0F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B4E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12A0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607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881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17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9D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D96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5E2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1EC041A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492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425A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intra-frequency CSI-RSRQ accuracy test cases 19.6.7.1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600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E4C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F2B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C5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BA9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D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88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74D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CF3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6CEC0B3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441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124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intra-frequency CSI-SINR accuracy test cases 19.6.8.1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A8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BF0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D4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4C0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CFD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598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33F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87D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59D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3084FB7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E9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9D6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RLM OOS test cases 19.4.1.x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710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A0B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78F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FB7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D47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A8F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76A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B4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D1D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7E8BFD6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F63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5D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RLM IS test cases 19.4.1.x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4E7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F46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BA2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32D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E43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183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63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443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C6B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73F42EF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08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327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for beam failure detection and link recovery test case for a UE operating on a cell with 3 MHz BW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048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40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6D1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087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7E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78D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93C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3EE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D8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RP-253549</w:t>
            </w:r>
          </w:p>
        </w:tc>
      </w:tr>
      <w:tr w:rsidR="0048106E" w:rsidRPr="0048106E" w14:paraId="6E6DC21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A3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R5-256909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EBD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TT analysis for 6.5.13.1 TCI switch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mTRP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mDCI</w:t>
            </w:r>
            <w:proofErr w:type="spellEnd"/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C40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7C3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0A76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3EC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ECD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C9AA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6E0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5C5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E5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4EE38D0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C19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R5-256910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02E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TT to NR NTN TC 14.1.11 and 14.1.12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942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6B52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FB0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95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F1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0EC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4189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754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3CC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833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57A3A3D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6DA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R5-256911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9A09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Annex F for NR NTN test cases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DF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A94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E18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725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87B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3B8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C01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2F1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1D8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19DAB8D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14C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R5-256912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DB6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for NR NTN TC 14.1.11 and 14.1.12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CFF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702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5F97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FCC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8CF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F7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682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A2B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600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6669313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15A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R5-256913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9B2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 test point analysis for NS_202, CA_NS_202, CA_NS_205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0B7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E17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3A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E16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2070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5A5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31A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D08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B34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372FA55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13C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R5-256914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EE0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Additional of test point analysis for CA_NS_205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FA3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84C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656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696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19D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CD9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DFE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8D6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240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41070EC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6D6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R5-256915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E930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additional spurious emission for new CA NS 205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C7B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030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443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820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B3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4A9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E2E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A6B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993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6B5164E6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DF64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R5-256916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CE3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 new test case for transmitter power for simultaneous transmission to multiple directions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093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71E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B57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861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A3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DEC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BE3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38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6E7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576F44A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8BA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R5-256917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E40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of NR RSTD measurement reporting test cases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552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DC2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F5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924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A4E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2E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224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F4C1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7E4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RP-253562</w:t>
            </w:r>
          </w:p>
        </w:tc>
      </w:tr>
      <w:tr w:rsidR="0048106E" w:rsidRPr="0048106E" w14:paraId="114ECE3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9A8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R5-256918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70E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of 5G ATG TCs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2EA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CMCC, ZTE, Ericsson, Huawei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F17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41C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4A5C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791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20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0EF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E19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CA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5B347F2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AA3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R5-256919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769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less than 5M phase 2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023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FBB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48C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C57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1D7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281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9F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2AB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040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RP-253579</w:t>
            </w:r>
          </w:p>
        </w:tc>
      </w:tr>
      <w:tr w:rsidR="0048106E" w:rsidRPr="0048106E" w14:paraId="3816FE5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DD4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1F9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RRM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ECF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DE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522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E46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0E4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9C5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58A6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AAD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1B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RP-253541</w:t>
            </w:r>
          </w:p>
        </w:tc>
      </w:tr>
      <w:tr w:rsidR="0048106E" w:rsidRPr="0048106E" w14:paraId="7DC312E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742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0D9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applicability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PDCCH performance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3E9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6B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F37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A1F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0D9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BFA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DDA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75A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A09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5DB61C9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94A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C4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 new test case for transmitter power for simultaneous transmission to multiple directions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46E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Ericsson, 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582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79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6E2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8AC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5AD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0684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726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22C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76B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30B74E3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2D4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A175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newly introduced test case 6.3.2.2.9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EC5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D23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787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C61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FE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CB5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0686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8D7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432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150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3E98242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81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272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of RRM NR SA FR1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894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621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D5F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B69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CEF4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369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0679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F77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D127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B05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0E4350F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074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2EFF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2Rx FDD FR1 Multiple PMI with 16TX Enhanced Type II codebook for predicted PMI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C03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8CD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8A6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069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506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CCE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5D1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6D88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DE6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7292F29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6237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A8E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Enhanced receiver type 2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45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Telecom, SGS Wireless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031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DF0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D2F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ED2A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468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CE3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EDFC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AE9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RP-253560</w:t>
            </w:r>
          </w:p>
        </w:tc>
      </w:tr>
      <w:tr w:rsidR="0048106E" w:rsidRPr="0048106E" w14:paraId="2BA8AC0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0BF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8CF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the description of reducing CA BW combinations in tables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721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DD3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A6A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A17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BE8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C94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22C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62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E39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266ECA4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F1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9FE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frequencies for CA_n48B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651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7C0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66D9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782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E63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2DF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611E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AD2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86E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5693BC4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37E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R5-256929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0A8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frequencies for CA_n77C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EE2F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5F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394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9CC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235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D5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3648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40A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EDB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749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RP-253533</w:t>
            </w:r>
          </w:p>
        </w:tc>
      </w:tr>
      <w:tr w:rsidR="0048106E" w:rsidRPr="0048106E" w14:paraId="24FCED04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A14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R5-256933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F96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RLC Config and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SchedulingRequestResourceConfig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GSO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configration</w:t>
            </w:r>
            <w:proofErr w:type="spellEnd"/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34B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231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0DF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3A4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63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C65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3C0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562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E7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69628BD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D89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R5-256934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46F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subtest-specific applicability guidelines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92E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149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BB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681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EA6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383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1F6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89C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C826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RP-253595</w:t>
            </w:r>
          </w:p>
        </w:tc>
      </w:tr>
      <w:tr w:rsidR="0048106E" w:rsidRPr="0048106E" w14:paraId="3C66F53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BB7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R5-256935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282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of CA configurations in TC8.2.3.1.1.3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DDE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819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9F4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3FB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ADF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5F88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5554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B32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BCA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A34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RP-253590</w:t>
            </w:r>
          </w:p>
        </w:tc>
      </w:tr>
      <w:tr w:rsidR="0048106E" w:rsidRPr="0048106E" w14:paraId="1DAA8BBF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A83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R5-256936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30A9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frequencies for CA_n5A-n29A and CA_n5A-n25A-n77(2A)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99C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E07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801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9C0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74F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743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4BE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A94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814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577F37B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FDC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R5-256937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54A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Test frequencies for CA_n25A-n66A-n71A-n77A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65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3D9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456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21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C2C7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228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2E4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5D8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1D25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378F3A8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0E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R5-256940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910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of TCs 6.3J.3 for ATG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71A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88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E8D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FED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8A0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7836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3608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9A2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AC6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B7F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5B9CEA1C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56E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R5-256942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E1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Rel-17 UL Tx switching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66F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6A0E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674D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C15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AC8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43F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3612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38C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BF5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04C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RP-253599</w:t>
            </w:r>
          </w:p>
        </w:tc>
      </w:tr>
      <w:tr w:rsidR="0048106E" w:rsidRPr="0048106E" w14:paraId="007490C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E2BF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R5-256943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A27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intra-band contiguous ENDC REFSENS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838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C2A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177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BAC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014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871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639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4FD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F5F3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RP-253577</w:t>
            </w:r>
          </w:p>
        </w:tc>
      </w:tr>
      <w:tr w:rsidR="0048106E" w:rsidRPr="0048106E" w14:paraId="53DB22A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30D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R5-256944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B8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CR to amend missing uncertainty info of B.2.2.29 for PC6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C62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Samsung, Xiaomi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9B2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EFA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0492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2DE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0F2C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1113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EA5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4E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041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RP-253540</w:t>
            </w:r>
          </w:p>
        </w:tc>
      </w:tr>
      <w:tr w:rsidR="0048106E" w:rsidRPr="0048106E" w14:paraId="6DFF73F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C83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R5-256945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D3A1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test tolerance and measurement uncertainty for 7.3.3.5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96F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3720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92A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3AC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826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AF27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4AE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93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B64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55D5462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054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R5-256946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0F0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NR FR1 and NR FR2 7.3.3.5 and 7.3.3.6 test cases to clause A.19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AC7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E8E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7A3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D2F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DB3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01B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4198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B8F8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F32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497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RP-253564</w:t>
            </w:r>
          </w:p>
        </w:tc>
      </w:tr>
      <w:tr w:rsidR="0048106E" w:rsidRPr="0048106E" w14:paraId="1CAA9802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00A2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R5-256949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31D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Updates for PDSCH absolute physical layer throughput requirements test cases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066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67B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D96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155E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A0E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0E2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E4A6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852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16A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RP-253560</w:t>
            </w:r>
          </w:p>
        </w:tc>
      </w:tr>
      <w:tr w:rsidR="0048106E" w:rsidRPr="0048106E" w14:paraId="7D238103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49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R5-256950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657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Adding SSB index configuration in RLM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760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862D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4ED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FC3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7E8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697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4229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D7A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D62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6A8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RP-253595</w:t>
            </w:r>
          </w:p>
        </w:tc>
      </w:tr>
      <w:tr w:rsidR="0048106E" w:rsidRPr="0048106E" w14:paraId="273F494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957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R5-256951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D25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Rx test cases to add R15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85F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82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BCB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2D2A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7A1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FDB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830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13D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849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RP-253595</w:t>
            </w:r>
          </w:p>
        </w:tc>
      </w:tr>
      <w:tr w:rsidR="0048106E" w:rsidRPr="0048106E" w14:paraId="7EA3FA3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B74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R5-256952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AAD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test case 9.1.7.1 with TT analysis results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12F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9FD9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1F5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33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C5E9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513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4147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DF1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4428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8814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RP-253541</w:t>
            </w:r>
          </w:p>
        </w:tc>
      </w:tr>
      <w:tr w:rsidR="0048106E" w:rsidRPr="0048106E" w14:paraId="682960B9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250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R5-256953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8F6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Annex F correction for Rel-17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test cases including TT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33BB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808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73E0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4E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810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E7C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4148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305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92DE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31C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RP-253541</w:t>
            </w:r>
          </w:p>
        </w:tc>
      </w:tr>
      <w:tr w:rsidR="0048106E" w:rsidRPr="0048106E" w14:paraId="5565E0B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0951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R5-256954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36A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TT analysis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test case 9.1.7.1.1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287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B16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E0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C58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D1A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AB3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D73F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751C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A1BB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RP-253541</w:t>
            </w:r>
          </w:p>
        </w:tc>
      </w:tr>
      <w:tr w:rsidR="0048106E" w:rsidRPr="0048106E" w14:paraId="41077F6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AD7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R5-256955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0750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UL Tx Switching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5C7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Innovation Center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1F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671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0D0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80B1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F36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0906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AB7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0CD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B617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759437C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E81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R5-256956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C66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to editor notes for ATG RRM TCs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3D6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C3E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38B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465A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D17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332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4203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C98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4BE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25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RP-253548</w:t>
            </w:r>
          </w:p>
        </w:tc>
      </w:tr>
      <w:tr w:rsidR="0048106E" w:rsidRPr="0048106E" w14:paraId="424ABA7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D32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R5-256957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CE44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Rx test cases to add R19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F0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AD2B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238B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722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8DD1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5E02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5A9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434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E4B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RP-253577</w:t>
            </w:r>
          </w:p>
        </w:tc>
      </w:tr>
      <w:tr w:rsidR="0048106E" w:rsidRPr="0048106E" w14:paraId="48C975D2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2A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R5-256958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0E3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band n252 to UE conformance Tx/Rx specification – clause 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0D1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EchoStar, Boost Mobile Network,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Terrestar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Qualcomm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C8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51E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3CB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4E4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6DE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9F2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3A3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7BD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1E76B4F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9DD6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R5-256959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F38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band n252 to UE conformance Tx/Rx specification – clause 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859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EchoStar, Boost Mobile Network,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Terrestar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Qualcomm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CEE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59F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4C4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422F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F7B7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11E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11D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59D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315996B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8C3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R5-256960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0C8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Introduction of band n252 to UE conformance Tx/Rx specification – clause 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C27D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EchoStar, Boost Mobile Network,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Terrestar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, Qualcomm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22F6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1BF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F76E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2B6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B24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88D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A3C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FC6C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RP-253581</w:t>
            </w:r>
          </w:p>
        </w:tc>
      </w:tr>
      <w:tr w:rsidR="0048106E" w:rsidRPr="0048106E" w14:paraId="0AAA1A1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6A2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R5-256961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84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DL frequency in band 19 for DC_19A-21A_n79A REFSENS testing - PC2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DCED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6F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D702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471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DFD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1C6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6EF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396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3BC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79EF498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84EC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R5-256962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41C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TP analysis for Rel18 NR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C1D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A9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461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42A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7F0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AF15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9E5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72D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208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186B3FB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4DB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R5-256963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B3D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for Rel18 PC1.5 NR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53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32D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4B93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2DC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BCD8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87F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B83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018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057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RP-253545</w:t>
            </w:r>
          </w:p>
        </w:tc>
      </w:tr>
      <w:tr w:rsidR="0048106E" w:rsidRPr="0048106E" w14:paraId="50C3815A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828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R5-256964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AE2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many 3 band NR CA combination to inter-band configurations table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C53E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B67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16A1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082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46F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39D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0E3E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486C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3B3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1ACF276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637E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R5-256965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A98F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Rx requirements for several 3 band NR CA combos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A26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WE Certification Oy, AT&amp;T, FirstNet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471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14C1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2F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ABD5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F7C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3551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849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AAF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D23B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4F6CD86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755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R5-256966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0E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Rx test cases to add R17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8CB4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C3E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9880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46C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C3A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187B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90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551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119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RP-253536</w:t>
            </w:r>
          </w:p>
        </w:tc>
      </w:tr>
      <w:tr w:rsidR="0048106E" w:rsidRPr="0048106E" w14:paraId="1234AEC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7BB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R5-256967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E2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Updating Rx test cases to add R16 CA configurations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EBA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E56B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1D9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F7C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9DF0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EC78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A06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92A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A43B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RP-253533</w:t>
            </w:r>
          </w:p>
        </w:tc>
      </w:tr>
      <w:tr w:rsidR="0048106E" w:rsidRPr="0048106E" w14:paraId="6CC9F89E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1E6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R5-256968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DFC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in Table 4.3.1-1 by splitting the Test Case 6.5.2.4 ACLR into Test Clauses 6.5.2.4.1 NR ACLR &amp; 6.5.2.4.2 UTRA ACLR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75D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Marquis Technologies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8C1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B7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5E93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1C6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E1A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0683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2D7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814E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6F03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5899DE4B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3BDA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R5-256970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FC4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Additional of A-MPR test case for CA_NS_205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E6C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B9C0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CBA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C20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4E69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DE32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1204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F210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2B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5FC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748E07F0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1BE7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R5-256971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384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Annex P for NS_202 and NS_205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8B3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EC0A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2AC4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8DE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6C20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F0CB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7CE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68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9535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34AA0DA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387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R5-256972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8DF9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Addition of scheduling request for NTN RRM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6A44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Anritsu,  R&amp;S, Keysight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944B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EAD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C188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4CE0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1A39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3656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E7E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E2A4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8B5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RP-253539</w:t>
            </w:r>
          </w:p>
        </w:tc>
      </w:tr>
      <w:tr w:rsidR="0048106E" w:rsidRPr="0048106E" w14:paraId="20B106C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9B45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R5-256973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AD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to UL harmonic MSD requirements for DC_71_n2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D28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FBF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249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E123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D21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E4A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DAC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2792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EF2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RP-253595</w:t>
            </w:r>
          </w:p>
        </w:tc>
      </w:tr>
      <w:tr w:rsidR="0048106E" w:rsidRPr="0048106E" w14:paraId="5258CC37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DED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R5-256974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A7B6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MultiRx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CQI test case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E280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2015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B137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5BA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01C7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1C8D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1045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1D8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94F1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BA65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RP-253565</w:t>
            </w:r>
          </w:p>
        </w:tc>
      </w:tr>
      <w:tr w:rsidR="0048106E" w:rsidRPr="0048106E" w14:paraId="6F322FB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F42C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R5-256975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2B7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applicability spec update for CA CQI reporting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00E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Qualcomm Sweden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F7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23CD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3D5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626D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D2B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0699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F55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1DF3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E006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54A40F18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D06E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R5-256978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E7EC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Cleanup of Reference sensitivity for FR1 3CC EN-DC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318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EB4E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F88D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1886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AD19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8CAC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824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1593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8D6C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RP-253533</w:t>
            </w:r>
          </w:p>
        </w:tc>
      </w:tr>
      <w:tr w:rsidR="0048106E" w:rsidRPr="0048106E" w14:paraId="4C29AD8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3E9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R5-256979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46A6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8.1.2.2 Applicability of requirements for optional UE features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337E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4792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7A32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B09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8A7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F95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D31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E81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222B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RP-253600</w:t>
            </w:r>
          </w:p>
        </w:tc>
      </w:tr>
      <w:tr w:rsidR="0048106E" w:rsidRPr="0048106E" w14:paraId="45931D65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3DE7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R5-256980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AC98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Update additional spurious emission for new NS_205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5C5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F4B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239F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5AC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CA8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13D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1223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278B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EEAD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4F1F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RP-253583</w:t>
            </w:r>
          </w:p>
        </w:tc>
      </w:tr>
      <w:tr w:rsidR="0048106E" w:rsidRPr="0048106E" w14:paraId="23EB674C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B79E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R5-256981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0F81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message exception for CSI-RS resource Type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BAF9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C87F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9644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8C5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1DAF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153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1023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9E21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3FAB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59D9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RP-253597</w:t>
            </w:r>
          </w:p>
        </w:tc>
      </w:tr>
      <w:tr w:rsidR="0048106E" w:rsidRPr="0048106E" w14:paraId="651CAA89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6A65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R5-256986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8A77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in PDSCH config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D086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8032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EB2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690F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19.1.1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3153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0AFA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3671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F4BA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5E42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F65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16F6BA18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7488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R5-256987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709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in the PDSCH config for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79A7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Ltd, Rohde &amp; Schwarz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D419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AE5F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560C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E1AD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8899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242E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CD5B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E6A0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RP-253550</w:t>
            </w:r>
          </w:p>
        </w:tc>
      </w:tr>
      <w:tr w:rsidR="0048106E" w:rsidRPr="0048106E" w14:paraId="50349FB4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DEC3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R5-256988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ED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Correction of applicability Table 6.1.1.4-1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37A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60A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012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497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18.8.0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9403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0685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1024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0024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4903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BABD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RP-253556</w:t>
            </w:r>
          </w:p>
        </w:tc>
      </w:tr>
      <w:tr w:rsidR="0048106E" w:rsidRPr="0048106E" w14:paraId="2FB53E7E" w14:textId="77777777" w:rsidTr="00CD2D42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F9B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R5-256992</w:t>
            </w:r>
          </w:p>
        </w:tc>
        <w:tc>
          <w:tcPr>
            <w:tcW w:w="4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69E4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representation of UE position in test cases for NTN </w:t>
            </w: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430C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F908A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8E6F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234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2AE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DA403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4191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A11C9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907E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6E5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RP-253566</w:t>
            </w:r>
          </w:p>
        </w:tc>
      </w:tr>
      <w:tr w:rsidR="0048106E" w:rsidRPr="0048106E" w14:paraId="76E13D71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B478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R5-256993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40B7E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New additional spectrum emission mask test case, Transmit power density and other updates for band n254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9A782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Ltd, 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BEBAF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D810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BA4F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44CD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53F14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1D41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2171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D0261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RP-253601</w:t>
            </w:r>
          </w:p>
        </w:tc>
      </w:tr>
      <w:tr w:rsidR="0048106E" w:rsidRPr="0048106E" w14:paraId="4DF79F7D" w14:textId="77777777" w:rsidTr="00CD2D42">
        <w:trPr>
          <w:trHeight w:val="2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F22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R5-256994</w:t>
            </w:r>
          </w:p>
        </w:tc>
        <w:tc>
          <w:tcPr>
            <w:tcW w:w="4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DB64B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Transmit EIRP density and other updates for band 254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70E58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Ltd, Apple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E418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49FC0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15C2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18.7.0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8D7A7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5DDD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0122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2F1C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3365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86496" w14:textId="77777777" w:rsidR="0048106E" w:rsidRPr="0048106E" w:rsidRDefault="0048106E" w:rsidP="004810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8106E">
              <w:rPr>
                <w:rFonts w:ascii="Calibri" w:hAnsi="Calibri" w:cs="Calibri"/>
                <w:color w:val="000000"/>
                <w:sz w:val="22"/>
                <w:szCs w:val="22"/>
              </w:rPr>
              <w:t>RP-253601</w:t>
            </w:r>
          </w:p>
        </w:tc>
      </w:tr>
    </w:tbl>
    <w:p w14:paraId="19FD6C65" w14:textId="77777777" w:rsidR="004F15F9" w:rsidRDefault="004F15F9" w:rsidP="00357AE1"/>
    <w:p w14:paraId="2D7B4CD5" w14:textId="77777777" w:rsidR="004F15F9" w:rsidRDefault="004F15F9" w:rsidP="00357AE1"/>
    <w:p w14:paraId="6C7DB20D" w14:textId="77777777" w:rsidR="00357AE1" w:rsidRDefault="00357AE1" w:rsidP="00357AE1">
      <w:pPr>
        <w:pStyle w:val="Heading1"/>
      </w:pPr>
      <w:proofErr w:type="spellStart"/>
      <w:r>
        <w:t>Tdoc</w:t>
      </w:r>
      <w:proofErr w:type="spellEnd"/>
      <w:r>
        <w:t xml:space="preserve"> list of agreed TTCN CRs and plenary packages</w:t>
      </w:r>
    </w:p>
    <w:p w14:paraId="640A8238" w14:textId="77777777" w:rsidR="00357AE1" w:rsidRDefault="00357AE1" w:rsidP="00357AE1"/>
    <w:p w14:paraId="2D249D73" w14:textId="722A70A7" w:rsidR="00357AE1" w:rsidRDefault="00CD2D42" w:rsidP="00357AE1">
      <w:r>
        <w:t>63</w:t>
      </w:r>
      <w:r w:rsidR="00357AE1">
        <w:t xml:space="preserve"> TTCN CRs (including 4</w:t>
      </w:r>
      <w:r>
        <w:t xml:space="preserve"> CRs</w:t>
      </w:r>
      <w:r w:rsidR="00357AE1">
        <w:t xml:space="preserve"> direct to plenary) were agreed via email </w:t>
      </w:r>
      <w:r w:rsidR="00357AE1" w:rsidRPr="0007678C">
        <w:t xml:space="preserve">in the </w:t>
      </w:r>
      <w:r w:rsidR="004F15F9">
        <w:t>4</w:t>
      </w:r>
      <w:r w:rsidR="00357AE1" w:rsidRPr="0007678C">
        <w:t>. trimester</w:t>
      </w:r>
      <w:r w:rsidR="00357AE1">
        <w:t xml:space="preserve"> at the </w:t>
      </w:r>
      <w:r w:rsidR="00357AE1" w:rsidRPr="0007678C">
        <w:t>RAN5 electronic meeting ‘#202</w:t>
      </w:r>
      <w:r w:rsidR="00357AE1">
        <w:t>5</w:t>
      </w:r>
      <w:r w:rsidR="00357AE1" w:rsidRPr="0007678C">
        <w:t>-TTCN email’</w:t>
      </w:r>
    </w:p>
    <w:tbl>
      <w:tblPr>
        <w:tblW w:w="16580" w:type="dxa"/>
        <w:tblLayout w:type="fixed"/>
        <w:tblLook w:val="04A0" w:firstRow="1" w:lastRow="0" w:firstColumn="1" w:lastColumn="0" w:noHBand="0" w:noVBand="1"/>
      </w:tblPr>
      <w:tblGrid>
        <w:gridCol w:w="1129"/>
        <w:gridCol w:w="4925"/>
        <w:gridCol w:w="1235"/>
        <w:gridCol w:w="928"/>
        <w:gridCol w:w="878"/>
        <w:gridCol w:w="897"/>
        <w:gridCol w:w="2875"/>
        <w:gridCol w:w="698"/>
        <w:gridCol w:w="941"/>
        <w:gridCol w:w="984"/>
        <w:gridCol w:w="1090"/>
      </w:tblGrid>
      <w:tr w:rsidR="00CD2D42" w:rsidRPr="00CD2D42" w14:paraId="03DAB533" w14:textId="77777777" w:rsidTr="00CD2D42">
        <w:trPr>
          <w:trHeight w:val="9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27471A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TDoc</w:t>
            </w:r>
            <w:proofErr w:type="spellEnd"/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8398DB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2FE116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7EE5C2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E5340A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AE42EB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EE2146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235840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A175E8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D934F2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75004F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CD2D4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CD2D42" w:rsidRPr="00CD2D42" w14:paraId="5715C0D5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0D9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R5s250406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520B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Addition of MCPTT test case 5.1 to the MCX ATS with MCX-NR5GC model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40C6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DA19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DF32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6075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39AB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MCPTT-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, TEI17_Test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EF28A8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0016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BA7F5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516E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BBED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5309233B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8D1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R5s250407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8597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NR5GC testcase 11.4.1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BEC7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A5AD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C590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12B3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4324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FA92D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CDFCD9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E2BD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57E4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0F9F4F70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814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R5s250408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22BE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emergency call test case 19.3.4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B415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Keysight Technologies UK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598B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F971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4308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7CAA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26F17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20A38E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695A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A19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402C7E90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420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R5s250409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D8F5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test case 13.3.1.1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0D37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Keysight Technologies UK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CAA4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C8AC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3F3B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9990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4BFC05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43731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257B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C3A7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73F53E6D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3A2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R5s250410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C3837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test case 8.1.4.4.1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861B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AC89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DE10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FC9B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9BC5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 xml:space="preserve">TEI16_Test, 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BBD13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5602D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9015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49E9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0265D4B8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DCB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R5s250411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797A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test case 11.3.3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2506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2DAE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5A4C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ED7E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DBDE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FBA3A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EC2423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31E2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9C1A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7F226C38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562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R5s250412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C290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f_NR_Capability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EE2F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6B78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BE26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8746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5C8F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42A8A6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F0CB54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394D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329A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5928F63C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9E2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R5s250413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5F0B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LTE testcases 7.2.3.10 and 7.2.3.13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19A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421E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4D92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AAB4C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5544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DF5E3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42F55C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98FC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E784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0B7B99EB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4FB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R5s250414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DD2E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NBIOT-NTN testcase 22.3.1.13 (NGSO mode)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7FF2C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2A66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7520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3AE3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03B3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0BA94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B69166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C532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65F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368057E9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7B4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R5s250415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2216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NR5GC testcase 11.1.3a and 11.1.3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7E7E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9267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5C35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433F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AE75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EB9050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B0318B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7F44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332C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76C8C2E1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480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R5s250416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D323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f_EUTRA_CheckNotSupportedBand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B998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DC96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5555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765B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6BE8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EE91EB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4CE14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AFF2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AD13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6BA6F9DD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2FC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R5s250417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A602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function f_NR5GC_EmergencyCallLimitedService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6710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A3B3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CE462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6479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47A1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TEI16_Test, NR_EIEI-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5D8EB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038D6B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1712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F0D8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64A4BD1F" w14:textId="77777777" w:rsidTr="00CD2D42">
        <w:trPr>
          <w:trHeight w:val="1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7CD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R5s250418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EDB3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LTE RRC measurement test case 8.3.1.16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8C97F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F719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4AB6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0858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06B1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B8DDF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27542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4EBE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C026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45A0582A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45B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R5s250423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6AC0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IMS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NR CEN test case 11.9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29E1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SCHWARZ, 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8143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BD0C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448F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0F9D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2D5E1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B802A1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ABC7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D2FD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58DFD93D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2B0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R5s250425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6C1B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NR NTN testcase 7.1.1.10.4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1CA2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59AE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3799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D47A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21C9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490C28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83627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4B27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F4D2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4BB8DD66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CD9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R5s250426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581F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NR NTN testcase 7.1.2.3.9a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86FB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3CC0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5FF2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97AB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6981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96D9F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33D5F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4D98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9AD4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7A6BD96C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67D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R5s250427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6C8D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NR5GC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IMS testcase 11.5.1 in FR1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3FE9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Ltd, 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A543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CF99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0511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4293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TEI16_Test, NR_EIEI-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1DE37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BAD41A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D48B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B57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5F1F4CA8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F0A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R5s250428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D309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fl_Check_Rf_Parameters_NRBand_PICS_Supp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D658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D864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E5F4A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7FC8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048B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E82AE1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5D436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FB63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0FC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0F3D8543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B84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R5s250429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73D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Addition of MCPTT test case 6.1.1.16 to the MCX ATS with MCX-NR5GC model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229E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E853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98A5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BF82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BC8E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MCPTT-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, TEI17_Test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66625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0019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D76E1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70A9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E69C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6A1C5EC7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202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R5s250430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33BB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NR5GC PEI testcase 8.1.1.1a.2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708B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62C8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6D49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587E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AAE5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EEEECC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FEC9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82AB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AD1B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0CA0771D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D78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R5s250431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52AB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function fl_NR_InitSIB4_FreqInfoList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46BB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474D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341D0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A47B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F38B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81E8AA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BA3D4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CA18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CC93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66D81125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3A2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R5s250432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0A60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f_DomainName_DecodeToList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D600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A2AC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841F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7EF4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47B3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A3805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22ACC5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ED6C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D66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517A9697" w14:textId="77777777" w:rsidTr="00CD2D42">
        <w:trPr>
          <w:trHeight w:val="1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AF9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R5s250433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A934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Correction to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tsc_ECallTestService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04AA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CD64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5A4C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E721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B4DA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TEI16_Test, NR_EIEI-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DF823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A947EA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BCFD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2538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50EB1DE3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FC1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R5s250434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5F08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f_NR5GC_eCallSteps20A_23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8D7B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8403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3D1A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DAC9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2B89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TEI16_Test, NR_EIEI-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1FF30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BA8D7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2AE4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3D62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6D441759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5C2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R5s250435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9A04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IMS CEN test case 21.24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69D6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181E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1AD6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5EF2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4A7D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998134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27CC9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112E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FE5E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7E88BE5B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AD4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R5s250436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3CDF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function f_EUTRA38_MultiPDN_InitialRegistration_Step5_16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1426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DB38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C0AE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3BB5E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E6BA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334045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D97330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D80E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8588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0D5B8198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934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R5s250437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070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NBIOT testcase 22.5.4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E774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1EA6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B546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2CAF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138D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TEI13_Test, NB_IOT-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4CDE15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4B065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F573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13BB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25FE8417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4F9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R5s250438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5A74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NR5GC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IMS testcase 11.5.2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0257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92C2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0A9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6A2E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43EF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TEI16_Test, NR_EIEI-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EEFD19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14925A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5C17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CF27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4062AA0F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3D6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R5s250439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734A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fl_Check_MeasAndMobParametersCommon_supportedGapPattern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A902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9F51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BB4D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66FC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A277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F9C14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3756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F79671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5899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C5FC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00399576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E2B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R5s250440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00AC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function f_NR5GC_ModifyPDUSession_ConfigureCallMedia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94F2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E581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765A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3304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EE1C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887DFD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A3FBF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56AE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1E5C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494677E6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74E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R5s250441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BBD19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IMS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NR CEN test case 11.13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4DE7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Keysight, Anritsu, R&amp;S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6FC5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BFE5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8E37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B04E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96EB8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D57D7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A404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0B0A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24343BCF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7BF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R5s250442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B4CA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IMS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NR CEN test case 11.18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9C31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Keysight, Anritsu, R&amp;S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F45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D525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CDE0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D6C5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0C2CE6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751C1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4551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0EA9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466A4593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3A5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R5s250443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5A95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NR5GC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IMS testcase 11.15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D6B7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Ltd, Rohde &amp; Schwarz, Keysight Technologies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1438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920F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34D3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51BF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3E409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441093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B88C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C0A0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4090AB78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2B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R5s250444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169B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NR5GC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IMS testcase 11.16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285A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Ltd, Rohde &amp; Schwarz, Keysight Technologies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E132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1EE4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EE03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CE10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A14F6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6F696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B3F2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19CF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7071A814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E35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R5s250445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34B57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IMS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NR CEN test case 11.17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31BF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SCHWARZ, 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44B8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2B63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42D2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5D3B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68E2E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AD6CC8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151D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DE6F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6C97155C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031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R5s250448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69FD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IMS CEN test case 21.26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EE44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595F1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1347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6ADE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9FCE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D864D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CA25F0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398C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90E5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5DF1B557" w14:textId="77777777" w:rsidTr="00CD2D42">
        <w:trPr>
          <w:trHeight w:val="10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65C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R5s250450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B765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Corrections to multiple UTRAN testcases for handling of LAU Request and RAU Request.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8416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2A73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516A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34.123-3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22D2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B050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TEI_Test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AC27C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3689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F7D943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AF26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2CBC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7C03AB83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AF3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R5s250451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D687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NR NTN testcase 8.1.5.14.1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D64A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A9F0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392E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78D1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BCD9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CC1DA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F9BA30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954C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7047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61B976E0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AFB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R5s250452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C9AF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TC 8.5.4.1 for LTE band 106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25C0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2936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FCA15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5794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AF60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TEI18_Test, LTE_900MHz_US-UEConTest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4E5FB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B9AC4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138C6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EB02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5C14021A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68F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R5s250453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25DD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function f_NR5GC_EmergencyCallLimitedService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605B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577A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BEA0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EF14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A201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B7EA65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4BF4A9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D628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A204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5FF06F3D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8AE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R5s250454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A38C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NR5GC RRC test case 8.1.2.1.1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1E07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E41A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A660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8449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C94A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80645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9595D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1993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EC8F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2E7C56F1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6A4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R5s250455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0F31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NBIOT testcase 22.5.6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A8B0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7464E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0F30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9057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A3E54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TEI13_Test, NB_IOT-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A075A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CDF70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AE1D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60F0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2D7B9610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20A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R5s250456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0D2D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ENDC testcase 8.2.3.3.1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4B8B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07E4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8820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0BDB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A6B9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27E91E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CAFB25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99DA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11B2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792B76EC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B70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R5s250463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38CB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PEI testcase 8.1.1.1a.2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A59C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295C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8205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DCD4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7DEB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40759B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0874B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1E6F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6A02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6F9B14C4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2BC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R5s250465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15F6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errors found during TTCN-3 quality review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5FFE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6588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FA55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7A4B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8039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TEI18_Test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D6C6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25658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4639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CEA7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55D5BA7D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9EF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R5s250468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8061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the function fl_Check_featureSets_r15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E39F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5330A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EEBD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A30C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F344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4A5DE0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3767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A42FED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7719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CC45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4BC808A1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28A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R5s250470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5317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SSAC test case 13.5.1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77A0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1F3B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F15F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A427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5206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F19FB3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2C681D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6FABF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4BF3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2BB23028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E12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R5s250471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C844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NR5GC UAC Test case 11.3.1a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AA69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5440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E6B6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29FE4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C5FF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1CADB8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E549E7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0F01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74B5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7F2472AB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496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R5s250472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3745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LTE SSAC testcase 13.5.1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44CE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8404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7649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A217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27F5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0BED6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A0004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79EE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7C81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2024FFCC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198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R5s250473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069B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function f_NR5GC_EmergencyCallRelease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4A69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7B45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D498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A085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FFFE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509F1A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88633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42EA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D4F3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2D0EFBFC" w14:textId="77777777" w:rsidTr="00CD2D42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FEE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R5s250474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12DA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Addition of Rel-17 NR NTN test case 6.7.2.1 on NGSO band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02C1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752F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63F1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051F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64CE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A1D6C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CBA1AA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DBB5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881F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32899945" w14:textId="77777777" w:rsidTr="00CD2D42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3D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R5s250476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FFC7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LTE EPS mobility test case 9.2.3.3.5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458A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93A0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4366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8AE4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249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1D774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876816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039F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C37E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5251B2F1" w14:textId="77777777" w:rsidTr="00CD2D42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CBA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R5s250477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77CF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LTE RRC test case 8.6.4.4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3119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778B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0008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0B80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1740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TEI10_Test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55C4DC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12108C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AEF0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0712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562B2B4D" w14:textId="77777777" w:rsidTr="00CD2D42">
        <w:trPr>
          <w:trHeight w:val="29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B63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R5s250478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D670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Correction to LTE emergency call test case 19.3.4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715F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39AE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B2DE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D769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AB5F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FE30F3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1004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4CC304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44E7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C43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7D4C9852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01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R5s250493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1E7A1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Addition of NR5GC testcase 11.4.1a in FR1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E389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DE53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EC86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A8FA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64CB2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ED2BC2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58949B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CA1D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A1BE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643D8829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7F3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R5s250494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963E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Addition of LTE RRC test case 8.1.2.5a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E9952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C51B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78AB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1288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DC88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C021A9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7C2D3F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AA50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94EB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64B02FE8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8A6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R5s250495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34E6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NR5GC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IMS testcase 11.10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3E67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Ltd, Keysight Technologies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C3DC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B45D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29F8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E927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27028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198E09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BE75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6546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4D4AF449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BE3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R5s250496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D0CD4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NR5GC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IMS testcase 11.11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0E41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Ltd, Keysight Technologies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ABCB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59B9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E6F5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1DF4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E507B7D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9E678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70028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DF55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5FCEE888" w14:textId="77777777" w:rsidTr="00CD2D42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65E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R5s250497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3BFB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 xml:space="preserve">Addition of NR5GC </w:t>
            </w:r>
            <w:proofErr w:type="spellStart"/>
            <w:r w:rsidRPr="00CD2D42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CD2D42">
              <w:rPr>
                <w:rFonts w:ascii="Arial" w:hAnsi="Arial" w:cs="Arial"/>
                <w:sz w:val="16"/>
                <w:szCs w:val="16"/>
              </w:rPr>
              <w:t xml:space="preserve"> over IMS testcase 11.12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E617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Anritsu EMEA Ltd, Keysight Technologies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DDC7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05B2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7079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C27D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C05A9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0991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560084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A793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807C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73103057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8CB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R5s250502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1094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D3A9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C7D7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5AE7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4126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19.1.0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3ED1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proofErr w:type="spellStart"/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0AA564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1008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1BBD47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3367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E73D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47A83A72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5D0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R5s250503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CFD9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A0D4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B70A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E4C33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E38F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18.9.0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B250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TEI12_Test</w:t>
              </w:r>
            </w:hyperlink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3D96A1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4951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C7022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AE5FE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07DC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  <w:tr w:rsidR="00CD2D42" w:rsidRPr="00CD2D42" w14:paraId="0A495125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F1B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R5s250504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4E70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0E68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392FE6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F5675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4A06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B018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TEI16_Test, NR_EIEI-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715D3D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3782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B6D6DA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535A7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81D50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RP-253605</w:t>
            </w:r>
          </w:p>
        </w:tc>
      </w:tr>
      <w:tr w:rsidR="00CD2D42" w:rsidRPr="00CD2D42" w14:paraId="733B6751" w14:textId="77777777" w:rsidTr="00CD2D42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AC1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R5s250505</w:t>
              </w:r>
            </w:hyperlink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7E7C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37.579-5 (prose), Annex 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3DB2B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BCF99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7E54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Pr="00CD2D4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4375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D4282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FED269A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0024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EED6AF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ED144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D2D42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EE171" w14:textId="77777777" w:rsidR="00CD2D42" w:rsidRPr="00CD2D42" w:rsidRDefault="00CD2D42" w:rsidP="00CD2D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2D42">
              <w:rPr>
                <w:rFonts w:ascii="Arial" w:hAnsi="Arial" w:cs="Arial"/>
                <w:color w:val="000000"/>
                <w:sz w:val="16"/>
                <w:szCs w:val="16"/>
              </w:rPr>
              <w:t>RP-253604</w:t>
            </w:r>
          </w:p>
        </w:tc>
      </w:tr>
    </w:tbl>
    <w:p w14:paraId="2515387D" w14:textId="77777777" w:rsidR="00CD2D42" w:rsidRDefault="00CD2D42" w:rsidP="003443A1"/>
    <w:sectPr w:rsidR="00CD2D42" w:rsidSect="00D24DB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5A5F4" w14:textId="77777777" w:rsidR="00A416C6" w:rsidRDefault="00A416C6">
      <w:r>
        <w:separator/>
      </w:r>
    </w:p>
  </w:endnote>
  <w:endnote w:type="continuationSeparator" w:id="0">
    <w:p w14:paraId="7277568A" w14:textId="77777777" w:rsidR="00A416C6" w:rsidRDefault="00A4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480BA" w14:textId="77777777" w:rsidR="00A416C6" w:rsidRDefault="00A416C6">
      <w:r>
        <w:separator/>
      </w:r>
    </w:p>
  </w:footnote>
  <w:footnote w:type="continuationSeparator" w:id="0">
    <w:p w14:paraId="339D8219" w14:textId="77777777" w:rsidR="00A416C6" w:rsidRDefault="00A41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2BFF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B6A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220A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4DAD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692A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3AA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903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78C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879B3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5C7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4F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6FEA"/>
    <w:rsid w:val="000D744C"/>
    <w:rsid w:val="000E0593"/>
    <w:rsid w:val="000E05A9"/>
    <w:rsid w:val="000E09DB"/>
    <w:rsid w:val="000E13D5"/>
    <w:rsid w:val="000E144B"/>
    <w:rsid w:val="000E1581"/>
    <w:rsid w:val="000E176A"/>
    <w:rsid w:val="000E2A79"/>
    <w:rsid w:val="000E2C98"/>
    <w:rsid w:val="000E3002"/>
    <w:rsid w:val="000E4403"/>
    <w:rsid w:val="000E46C6"/>
    <w:rsid w:val="000E4E4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4B1C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0E2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033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72E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4BE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3B0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64C3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0E86"/>
    <w:rsid w:val="00201040"/>
    <w:rsid w:val="0020133C"/>
    <w:rsid w:val="00201D1E"/>
    <w:rsid w:val="00201F3D"/>
    <w:rsid w:val="002023A1"/>
    <w:rsid w:val="0020394B"/>
    <w:rsid w:val="00203D7E"/>
    <w:rsid w:val="00204C32"/>
    <w:rsid w:val="00204E6E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1DF0"/>
    <w:rsid w:val="00242271"/>
    <w:rsid w:val="002422A3"/>
    <w:rsid w:val="002422C1"/>
    <w:rsid w:val="00242859"/>
    <w:rsid w:val="00242899"/>
    <w:rsid w:val="00242A10"/>
    <w:rsid w:val="00242D7E"/>
    <w:rsid w:val="00242ED1"/>
    <w:rsid w:val="00243438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BEC"/>
    <w:rsid w:val="00252E15"/>
    <w:rsid w:val="00253BCE"/>
    <w:rsid w:val="002548A4"/>
    <w:rsid w:val="00255A02"/>
    <w:rsid w:val="002561CE"/>
    <w:rsid w:val="00256964"/>
    <w:rsid w:val="002576FB"/>
    <w:rsid w:val="00257DE0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996"/>
    <w:rsid w:val="00276B43"/>
    <w:rsid w:val="00277232"/>
    <w:rsid w:val="00277DDD"/>
    <w:rsid w:val="002802ED"/>
    <w:rsid w:val="00280478"/>
    <w:rsid w:val="002809C1"/>
    <w:rsid w:val="00280A66"/>
    <w:rsid w:val="00280DDB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6B78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835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1F05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466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481C"/>
    <w:rsid w:val="00334D35"/>
    <w:rsid w:val="0033579B"/>
    <w:rsid w:val="00335A68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3A1"/>
    <w:rsid w:val="0034445D"/>
    <w:rsid w:val="003444F5"/>
    <w:rsid w:val="00344E5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57AE1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31E7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718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4587"/>
    <w:rsid w:val="003A57BA"/>
    <w:rsid w:val="003A58AB"/>
    <w:rsid w:val="003A5CA3"/>
    <w:rsid w:val="003A69F6"/>
    <w:rsid w:val="003A7B74"/>
    <w:rsid w:val="003B01AD"/>
    <w:rsid w:val="003B0EBC"/>
    <w:rsid w:val="003B118F"/>
    <w:rsid w:val="003B16A6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174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55F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3F7363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47E0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4820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7D7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538"/>
    <w:rsid w:val="00454CDE"/>
    <w:rsid w:val="004551A8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3E1C"/>
    <w:rsid w:val="004742ED"/>
    <w:rsid w:val="0047488A"/>
    <w:rsid w:val="00474FEA"/>
    <w:rsid w:val="0047577D"/>
    <w:rsid w:val="00475F10"/>
    <w:rsid w:val="004777F8"/>
    <w:rsid w:val="00480588"/>
    <w:rsid w:val="00480B5B"/>
    <w:rsid w:val="0048106E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429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979A0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3ED8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B7413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5F9"/>
    <w:rsid w:val="004F179A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4B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D8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0B0"/>
    <w:rsid w:val="0054278D"/>
    <w:rsid w:val="0054337B"/>
    <w:rsid w:val="005433A4"/>
    <w:rsid w:val="0054349D"/>
    <w:rsid w:val="00543C04"/>
    <w:rsid w:val="00543D98"/>
    <w:rsid w:val="00544019"/>
    <w:rsid w:val="005449D8"/>
    <w:rsid w:val="00544C21"/>
    <w:rsid w:val="00544D6A"/>
    <w:rsid w:val="00544F76"/>
    <w:rsid w:val="0054509C"/>
    <w:rsid w:val="0054566D"/>
    <w:rsid w:val="00545675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0DE9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0E4F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868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405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AB7"/>
    <w:rsid w:val="005E0E39"/>
    <w:rsid w:val="005E1823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54C"/>
    <w:rsid w:val="00602553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5F15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F4E"/>
    <w:rsid w:val="00620432"/>
    <w:rsid w:val="0062047C"/>
    <w:rsid w:val="00620588"/>
    <w:rsid w:val="006214EE"/>
    <w:rsid w:val="006219BE"/>
    <w:rsid w:val="006227AB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287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02C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950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1EB8"/>
    <w:rsid w:val="00652A97"/>
    <w:rsid w:val="00652EB5"/>
    <w:rsid w:val="0065340E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4776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61A"/>
    <w:rsid w:val="00690B7F"/>
    <w:rsid w:val="006910FD"/>
    <w:rsid w:val="0069139E"/>
    <w:rsid w:val="006918F4"/>
    <w:rsid w:val="00691C11"/>
    <w:rsid w:val="00692951"/>
    <w:rsid w:val="006929BA"/>
    <w:rsid w:val="00692D55"/>
    <w:rsid w:val="0069306C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5CCE"/>
    <w:rsid w:val="006A64C6"/>
    <w:rsid w:val="006A6ACE"/>
    <w:rsid w:val="006A6BB3"/>
    <w:rsid w:val="006A6DC6"/>
    <w:rsid w:val="006A6F61"/>
    <w:rsid w:val="006A70E0"/>
    <w:rsid w:val="006A72B3"/>
    <w:rsid w:val="006A7371"/>
    <w:rsid w:val="006A75B8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7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6B9"/>
    <w:rsid w:val="006C2870"/>
    <w:rsid w:val="006C2C10"/>
    <w:rsid w:val="006C2FC4"/>
    <w:rsid w:val="006C4457"/>
    <w:rsid w:val="006C5289"/>
    <w:rsid w:val="006C57C9"/>
    <w:rsid w:val="006C5838"/>
    <w:rsid w:val="006C60FD"/>
    <w:rsid w:val="006C612B"/>
    <w:rsid w:val="006C647E"/>
    <w:rsid w:val="006C6565"/>
    <w:rsid w:val="006C67E7"/>
    <w:rsid w:val="006C690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3F4C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DB3"/>
    <w:rsid w:val="00742E83"/>
    <w:rsid w:val="00743400"/>
    <w:rsid w:val="007434B0"/>
    <w:rsid w:val="0074355E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399F"/>
    <w:rsid w:val="00753B93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082"/>
    <w:rsid w:val="00763129"/>
    <w:rsid w:val="007645FA"/>
    <w:rsid w:val="00764712"/>
    <w:rsid w:val="00764D82"/>
    <w:rsid w:val="00764EA1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039"/>
    <w:rsid w:val="00786B67"/>
    <w:rsid w:val="00786DF5"/>
    <w:rsid w:val="007870DC"/>
    <w:rsid w:val="00787284"/>
    <w:rsid w:val="00787873"/>
    <w:rsid w:val="00790EEE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A6AE8"/>
    <w:rsid w:val="007B0461"/>
    <w:rsid w:val="007B0B0F"/>
    <w:rsid w:val="007B1032"/>
    <w:rsid w:val="007B1431"/>
    <w:rsid w:val="007B194E"/>
    <w:rsid w:val="007B1C1C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80F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6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DA7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88F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89F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55E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38E"/>
    <w:rsid w:val="00867860"/>
    <w:rsid w:val="00867A82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1F36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B82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0FE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202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45AE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859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262"/>
    <w:rsid w:val="00935312"/>
    <w:rsid w:val="00935C28"/>
    <w:rsid w:val="009369D6"/>
    <w:rsid w:val="00936CD2"/>
    <w:rsid w:val="00936DC3"/>
    <w:rsid w:val="00936DD6"/>
    <w:rsid w:val="00936F9B"/>
    <w:rsid w:val="00937885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BEB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1FE6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C7F23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5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6F9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87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6C6"/>
    <w:rsid w:val="00A41AAD"/>
    <w:rsid w:val="00A41C1F"/>
    <w:rsid w:val="00A41DD2"/>
    <w:rsid w:val="00A424FD"/>
    <w:rsid w:val="00A4265A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1BFA"/>
    <w:rsid w:val="00A5280E"/>
    <w:rsid w:val="00A52E13"/>
    <w:rsid w:val="00A531B2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5C5A"/>
    <w:rsid w:val="00A660B8"/>
    <w:rsid w:val="00A66114"/>
    <w:rsid w:val="00A665BB"/>
    <w:rsid w:val="00A666AE"/>
    <w:rsid w:val="00A675F0"/>
    <w:rsid w:val="00A67D89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54B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A8F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A39"/>
    <w:rsid w:val="00AA1D95"/>
    <w:rsid w:val="00AA1EBB"/>
    <w:rsid w:val="00AA22CC"/>
    <w:rsid w:val="00AA245B"/>
    <w:rsid w:val="00AA2C64"/>
    <w:rsid w:val="00AA3924"/>
    <w:rsid w:val="00AA3930"/>
    <w:rsid w:val="00AA3B0B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3FF7"/>
    <w:rsid w:val="00AC46B9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09B6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8E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5DB6"/>
    <w:rsid w:val="00B160E1"/>
    <w:rsid w:val="00B17576"/>
    <w:rsid w:val="00B178D0"/>
    <w:rsid w:val="00B1799F"/>
    <w:rsid w:val="00B20405"/>
    <w:rsid w:val="00B20636"/>
    <w:rsid w:val="00B2078B"/>
    <w:rsid w:val="00B20C69"/>
    <w:rsid w:val="00B20FE6"/>
    <w:rsid w:val="00B210C6"/>
    <w:rsid w:val="00B21529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5E02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0D5E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4CC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BB6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3EF2"/>
    <w:rsid w:val="00B650A9"/>
    <w:rsid w:val="00B65454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028"/>
    <w:rsid w:val="00B8210D"/>
    <w:rsid w:val="00B8384E"/>
    <w:rsid w:val="00B84950"/>
    <w:rsid w:val="00B84C2C"/>
    <w:rsid w:val="00B84D12"/>
    <w:rsid w:val="00B850E5"/>
    <w:rsid w:val="00B852AF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0F2D"/>
    <w:rsid w:val="00BA19E0"/>
    <w:rsid w:val="00BA230C"/>
    <w:rsid w:val="00BA2732"/>
    <w:rsid w:val="00BA2F7C"/>
    <w:rsid w:val="00BA3B2D"/>
    <w:rsid w:val="00BA47DA"/>
    <w:rsid w:val="00BA52BE"/>
    <w:rsid w:val="00BA52DC"/>
    <w:rsid w:val="00BA5931"/>
    <w:rsid w:val="00BA5DC3"/>
    <w:rsid w:val="00BA5E03"/>
    <w:rsid w:val="00BA630F"/>
    <w:rsid w:val="00BA678B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A72"/>
    <w:rsid w:val="00BF2C96"/>
    <w:rsid w:val="00BF33F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5F93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0E9A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9DC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6788"/>
    <w:rsid w:val="00C47230"/>
    <w:rsid w:val="00C474F4"/>
    <w:rsid w:val="00C47A8F"/>
    <w:rsid w:val="00C47B6B"/>
    <w:rsid w:val="00C47F0C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102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6731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6EED"/>
    <w:rsid w:val="00C871F3"/>
    <w:rsid w:val="00C87287"/>
    <w:rsid w:val="00C87741"/>
    <w:rsid w:val="00C87FDF"/>
    <w:rsid w:val="00C90076"/>
    <w:rsid w:val="00C9035C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0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013"/>
    <w:rsid w:val="00CB7174"/>
    <w:rsid w:val="00CB72A9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3F6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0B1E"/>
    <w:rsid w:val="00CD1026"/>
    <w:rsid w:val="00CD14A7"/>
    <w:rsid w:val="00CD1996"/>
    <w:rsid w:val="00CD1B89"/>
    <w:rsid w:val="00CD1D1A"/>
    <w:rsid w:val="00CD1EA4"/>
    <w:rsid w:val="00CD1F65"/>
    <w:rsid w:val="00CD2714"/>
    <w:rsid w:val="00CD2A3A"/>
    <w:rsid w:val="00CD2D42"/>
    <w:rsid w:val="00CD3FF3"/>
    <w:rsid w:val="00CD464B"/>
    <w:rsid w:val="00CD4E69"/>
    <w:rsid w:val="00CD4E82"/>
    <w:rsid w:val="00CD4FCD"/>
    <w:rsid w:val="00CD501A"/>
    <w:rsid w:val="00CD5218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2F3C"/>
    <w:rsid w:val="00CF319E"/>
    <w:rsid w:val="00CF32BE"/>
    <w:rsid w:val="00CF3D57"/>
    <w:rsid w:val="00CF48BB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742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4DB2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2D9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0EA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8EF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AD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B9D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5A8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14D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256"/>
    <w:rsid w:val="00DF66A6"/>
    <w:rsid w:val="00DF691B"/>
    <w:rsid w:val="00DF730A"/>
    <w:rsid w:val="00DF735B"/>
    <w:rsid w:val="00DF7399"/>
    <w:rsid w:val="00DF7759"/>
    <w:rsid w:val="00DF7891"/>
    <w:rsid w:val="00E008D0"/>
    <w:rsid w:val="00E00920"/>
    <w:rsid w:val="00E00AC0"/>
    <w:rsid w:val="00E00B92"/>
    <w:rsid w:val="00E00E3D"/>
    <w:rsid w:val="00E00F8E"/>
    <w:rsid w:val="00E011FB"/>
    <w:rsid w:val="00E01298"/>
    <w:rsid w:val="00E012C8"/>
    <w:rsid w:val="00E0188E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41D"/>
    <w:rsid w:val="00E07744"/>
    <w:rsid w:val="00E07866"/>
    <w:rsid w:val="00E07B58"/>
    <w:rsid w:val="00E07BFD"/>
    <w:rsid w:val="00E1057C"/>
    <w:rsid w:val="00E10B56"/>
    <w:rsid w:val="00E10FEA"/>
    <w:rsid w:val="00E1134A"/>
    <w:rsid w:val="00E11393"/>
    <w:rsid w:val="00E114DB"/>
    <w:rsid w:val="00E11834"/>
    <w:rsid w:val="00E128A7"/>
    <w:rsid w:val="00E12CEB"/>
    <w:rsid w:val="00E13227"/>
    <w:rsid w:val="00E13275"/>
    <w:rsid w:val="00E1389A"/>
    <w:rsid w:val="00E13E44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3B3E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E4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292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95"/>
    <w:rsid w:val="00EA03DA"/>
    <w:rsid w:val="00EA04AB"/>
    <w:rsid w:val="00EA08DF"/>
    <w:rsid w:val="00EA0B0F"/>
    <w:rsid w:val="00EA0FC7"/>
    <w:rsid w:val="00EA1064"/>
    <w:rsid w:val="00EA1EA0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595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0B84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5E7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53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5B0B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3DC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2D99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FAC"/>
    <w:rsid w:val="00F72C9D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A6"/>
    <w:rsid w:val="00F96AF1"/>
    <w:rsid w:val="00F96C77"/>
    <w:rsid w:val="00F97492"/>
    <w:rsid w:val="00F974EC"/>
    <w:rsid w:val="00F9785E"/>
    <w:rsid w:val="00F978C3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295"/>
    <w:rsid w:val="00FB5406"/>
    <w:rsid w:val="00FB58DE"/>
    <w:rsid w:val="00FB5A8C"/>
    <w:rsid w:val="00FB5FD1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9B4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434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BE7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82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5E18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E18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18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18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E18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182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182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82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823"/>
    <w:pPr>
      <w:outlineLvl w:val="8"/>
    </w:pPr>
  </w:style>
  <w:style w:type="character" w:default="1" w:styleId="DefaultParagraphFont">
    <w:name w:val="Default Paragraph Font"/>
    <w:semiHidden/>
    <w:rsid w:val="005E18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1823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5E1823"/>
    <w:pPr>
      <w:ind w:left="1985" w:hanging="1985"/>
    </w:pPr>
  </w:style>
  <w:style w:type="paragraph" w:styleId="TOC5">
    <w:name w:val="toc 5"/>
    <w:basedOn w:val="TOC4"/>
    <w:semiHidden/>
    <w:rsid w:val="005E1823"/>
    <w:pPr>
      <w:ind w:left="1701" w:hanging="1701"/>
    </w:pPr>
  </w:style>
  <w:style w:type="paragraph" w:styleId="Footer">
    <w:name w:val="footer"/>
    <w:basedOn w:val="Header"/>
    <w:link w:val="FooterChar"/>
    <w:rsid w:val="005E1823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5E18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5E1823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5E1823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5E1823"/>
    <w:pPr>
      <w:jc w:val="center"/>
    </w:pPr>
  </w:style>
  <w:style w:type="paragraph" w:styleId="TOC2">
    <w:name w:val="toc 2"/>
    <w:basedOn w:val="TOC1"/>
    <w:semiHidden/>
    <w:rsid w:val="005E1823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5E18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5E1823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5E182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5E1823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5E1823"/>
    <w:pPr>
      <w:spacing w:before="180"/>
      <w:ind w:left="2693" w:hanging="2693"/>
    </w:pPr>
    <w:rPr>
      <w:b/>
    </w:rPr>
  </w:style>
  <w:style w:type="paragraph" w:customStyle="1" w:styleId="ZT">
    <w:name w:val="ZT"/>
    <w:rsid w:val="005E18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5E1823"/>
    <w:pPr>
      <w:ind w:left="1418" w:hanging="1418"/>
    </w:pPr>
  </w:style>
  <w:style w:type="paragraph" w:styleId="TOC3">
    <w:name w:val="toc 3"/>
    <w:basedOn w:val="TOC2"/>
    <w:rsid w:val="005E1823"/>
    <w:pPr>
      <w:ind w:left="1134" w:hanging="1134"/>
    </w:pPr>
  </w:style>
  <w:style w:type="paragraph" w:styleId="Index2">
    <w:name w:val="index 2"/>
    <w:basedOn w:val="Index1"/>
    <w:rsid w:val="005E1823"/>
    <w:pPr>
      <w:ind w:left="284"/>
    </w:pPr>
  </w:style>
  <w:style w:type="paragraph" w:styleId="Index1">
    <w:name w:val="index 1"/>
    <w:basedOn w:val="Normal"/>
    <w:rsid w:val="005E1823"/>
    <w:pPr>
      <w:keepLines/>
      <w:spacing w:after="0"/>
    </w:pPr>
  </w:style>
  <w:style w:type="paragraph" w:customStyle="1" w:styleId="ZH">
    <w:name w:val="ZH"/>
    <w:rsid w:val="005E18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5E1823"/>
    <w:pPr>
      <w:ind w:left="851"/>
    </w:pPr>
  </w:style>
  <w:style w:type="paragraph" w:customStyle="1" w:styleId="TF">
    <w:name w:val="TF"/>
    <w:basedOn w:val="TH"/>
    <w:rsid w:val="005E1823"/>
    <w:pPr>
      <w:keepNext w:val="0"/>
      <w:spacing w:before="0" w:after="240"/>
    </w:pPr>
  </w:style>
  <w:style w:type="paragraph" w:customStyle="1" w:styleId="NO">
    <w:name w:val="NO"/>
    <w:basedOn w:val="Normal"/>
    <w:rsid w:val="005E1823"/>
    <w:pPr>
      <w:keepLines/>
      <w:ind w:left="1135" w:hanging="851"/>
    </w:pPr>
  </w:style>
  <w:style w:type="paragraph" w:styleId="TOC9">
    <w:name w:val="toc 9"/>
    <w:basedOn w:val="TOC8"/>
    <w:rsid w:val="005E1823"/>
    <w:pPr>
      <w:ind w:left="1418" w:hanging="1418"/>
    </w:pPr>
  </w:style>
  <w:style w:type="paragraph" w:customStyle="1" w:styleId="EX">
    <w:name w:val="EX"/>
    <w:basedOn w:val="Normal"/>
    <w:rsid w:val="005E1823"/>
    <w:pPr>
      <w:keepLines/>
      <w:ind w:left="1702" w:hanging="1418"/>
    </w:pPr>
  </w:style>
  <w:style w:type="paragraph" w:customStyle="1" w:styleId="FP">
    <w:name w:val="FP"/>
    <w:basedOn w:val="Normal"/>
    <w:rsid w:val="005E1823"/>
    <w:pPr>
      <w:spacing w:after="0"/>
    </w:pPr>
  </w:style>
  <w:style w:type="paragraph" w:customStyle="1" w:styleId="LD">
    <w:name w:val="LD"/>
    <w:rsid w:val="005E18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E1823"/>
    <w:pPr>
      <w:spacing w:after="0"/>
    </w:pPr>
  </w:style>
  <w:style w:type="paragraph" w:customStyle="1" w:styleId="EW">
    <w:name w:val="EW"/>
    <w:basedOn w:val="EX"/>
    <w:rsid w:val="005E1823"/>
    <w:pPr>
      <w:spacing w:after="0"/>
    </w:pPr>
  </w:style>
  <w:style w:type="paragraph" w:styleId="TOC7">
    <w:name w:val="toc 7"/>
    <w:basedOn w:val="TOC6"/>
    <w:next w:val="Normal"/>
    <w:rsid w:val="005E1823"/>
    <w:pPr>
      <w:ind w:left="2268" w:hanging="2268"/>
    </w:pPr>
  </w:style>
  <w:style w:type="paragraph" w:styleId="ListBullet2">
    <w:name w:val="List Bullet 2"/>
    <w:basedOn w:val="ListBullet"/>
    <w:rsid w:val="005E1823"/>
    <w:pPr>
      <w:ind w:left="851"/>
    </w:pPr>
  </w:style>
  <w:style w:type="paragraph" w:styleId="ListBullet3">
    <w:name w:val="List Bullet 3"/>
    <w:basedOn w:val="ListBullet2"/>
    <w:rsid w:val="005E1823"/>
    <w:pPr>
      <w:ind w:left="1135"/>
    </w:pPr>
  </w:style>
  <w:style w:type="paragraph" w:styleId="ListNumber">
    <w:name w:val="List Number"/>
    <w:basedOn w:val="List"/>
    <w:rsid w:val="005E1823"/>
  </w:style>
  <w:style w:type="paragraph" w:customStyle="1" w:styleId="EQ">
    <w:name w:val="EQ"/>
    <w:basedOn w:val="Normal"/>
    <w:next w:val="Normal"/>
    <w:rsid w:val="005E18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8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8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8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823"/>
    <w:pPr>
      <w:jc w:val="right"/>
    </w:pPr>
  </w:style>
  <w:style w:type="paragraph" w:customStyle="1" w:styleId="H6">
    <w:name w:val="H6"/>
    <w:basedOn w:val="Heading5"/>
    <w:next w:val="Normal"/>
    <w:rsid w:val="005E18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823"/>
    <w:pPr>
      <w:ind w:left="851" w:hanging="851"/>
    </w:pPr>
  </w:style>
  <w:style w:type="paragraph" w:customStyle="1" w:styleId="ZA">
    <w:name w:val="ZA"/>
    <w:rsid w:val="005E18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8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E18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E18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E1823"/>
    <w:pPr>
      <w:framePr w:wrap="notBeside" w:y="16161"/>
    </w:pPr>
  </w:style>
  <w:style w:type="character" w:customStyle="1" w:styleId="ZGSM">
    <w:name w:val="ZGSM"/>
    <w:rsid w:val="005E1823"/>
  </w:style>
  <w:style w:type="paragraph" w:styleId="List2">
    <w:name w:val="List 2"/>
    <w:basedOn w:val="List"/>
    <w:rsid w:val="005E1823"/>
    <w:pPr>
      <w:ind w:left="851"/>
    </w:pPr>
  </w:style>
  <w:style w:type="paragraph" w:customStyle="1" w:styleId="ZG">
    <w:name w:val="ZG"/>
    <w:rsid w:val="005E18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E1823"/>
    <w:pPr>
      <w:ind w:left="1135"/>
    </w:pPr>
  </w:style>
  <w:style w:type="paragraph" w:styleId="List4">
    <w:name w:val="List 4"/>
    <w:basedOn w:val="List3"/>
    <w:rsid w:val="005E1823"/>
    <w:pPr>
      <w:ind w:left="1418"/>
    </w:pPr>
  </w:style>
  <w:style w:type="paragraph" w:styleId="List5">
    <w:name w:val="List 5"/>
    <w:basedOn w:val="List4"/>
    <w:rsid w:val="005E1823"/>
    <w:pPr>
      <w:ind w:left="1702"/>
    </w:pPr>
  </w:style>
  <w:style w:type="paragraph" w:customStyle="1" w:styleId="EditorsNote">
    <w:name w:val="Editor's Note"/>
    <w:basedOn w:val="NO"/>
    <w:rsid w:val="005E1823"/>
    <w:rPr>
      <w:color w:val="FF0000"/>
    </w:rPr>
  </w:style>
  <w:style w:type="paragraph" w:styleId="List">
    <w:name w:val="List"/>
    <w:basedOn w:val="Normal"/>
    <w:rsid w:val="005E1823"/>
    <w:pPr>
      <w:ind w:left="568" w:hanging="284"/>
    </w:pPr>
  </w:style>
  <w:style w:type="paragraph" w:styleId="ListBullet">
    <w:name w:val="List Bullet"/>
    <w:basedOn w:val="List"/>
    <w:rsid w:val="005E1823"/>
  </w:style>
  <w:style w:type="paragraph" w:styleId="ListBullet4">
    <w:name w:val="List Bullet 4"/>
    <w:basedOn w:val="ListBullet3"/>
    <w:rsid w:val="005E1823"/>
    <w:pPr>
      <w:ind w:left="1418"/>
    </w:pPr>
  </w:style>
  <w:style w:type="paragraph" w:styleId="ListBullet5">
    <w:name w:val="List Bullet 5"/>
    <w:basedOn w:val="ListBullet4"/>
    <w:rsid w:val="005E1823"/>
    <w:pPr>
      <w:ind w:left="1702"/>
    </w:pPr>
  </w:style>
  <w:style w:type="paragraph" w:customStyle="1" w:styleId="B1">
    <w:name w:val="B1"/>
    <w:basedOn w:val="List"/>
    <w:rsid w:val="005E1823"/>
  </w:style>
  <w:style w:type="paragraph" w:customStyle="1" w:styleId="B2">
    <w:name w:val="B2"/>
    <w:basedOn w:val="List2"/>
    <w:rsid w:val="005E1823"/>
  </w:style>
  <w:style w:type="paragraph" w:customStyle="1" w:styleId="B3">
    <w:name w:val="B3"/>
    <w:basedOn w:val="List3"/>
    <w:rsid w:val="005E1823"/>
  </w:style>
  <w:style w:type="paragraph" w:customStyle="1" w:styleId="B4">
    <w:name w:val="B4"/>
    <w:basedOn w:val="List4"/>
    <w:rsid w:val="005E1823"/>
  </w:style>
  <w:style w:type="paragraph" w:customStyle="1" w:styleId="B5">
    <w:name w:val="B5"/>
    <w:basedOn w:val="List5"/>
    <w:rsid w:val="005E1823"/>
  </w:style>
  <w:style w:type="paragraph" w:customStyle="1" w:styleId="ZTD">
    <w:name w:val="ZTD"/>
    <w:basedOn w:val="ZB"/>
    <w:rsid w:val="005E1823"/>
    <w:pPr>
      <w:framePr w:hRule="auto" w:wrap="notBeside" w:y="852"/>
    </w:pPr>
    <w:rPr>
      <w:i w:val="0"/>
      <w:sz w:val="40"/>
    </w:rPr>
  </w:style>
  <w:style w:type="paragraph" w:customStyle="1" w:styleId="xl63">
    <w:name w:val="xl63"/>
    <w:basedOn w:val="Normal"/>
    <w:rsid w:val="00142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9">
    <w:name w:val="xl79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font7">
    <w:name w:val="font7"/>
    <w:basedOn w:val="Normal"/>
    <w:rsid w:val="00344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xl80">
    <w:name w:val="xl80"/>
    <w:basedOn w:val="Normal"/>
    <w:rsid w:val="00344E55"/>
    <w:pPr>
      <w:pBdr>
        <w:left w:val="single" w:sz="8" w:space="0" w:color="A6A6A6"/>
        <w:bottom w:val="single" w:sz="8" w:space="0" w:color="A6A6A6"/>
        <w:right w:val="single" w:sz="8" w:space="0" w:color="A6A6A6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font0">
    <w:name w:val="font0"/>
    <w:basedOn w:val="Normal"/>
    <w:rsid w:val="00B25E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paragraph" w:customStyle="1" w:styleId="xl81">
    <w:name w:val="xl81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2">
    <w:name w:val="xl82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3">
    <w:name w:val="xl83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4">
    <w:name w:val="xl84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5">
    <w:name w:val="xl85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6">
    <w:name w:val="xl86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7">
    <w:name w:val="xl87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ortal.3gpp.org/desktopmodules/Release/ReleaseDetails.aspx?releaseId=194" TargetMode="External"/><Relationship Id="rId21" Type="http://schemas.openxmlformats.org/officeDocument/2006/relationships/hyperlink" Target="https://portal.3gpp.org/desktopmodules/Specifications/SpecificationDetails.aspx?specificationId=2474" TargetMode="External"/><Relationship Id="rId42" Type="http://schemas.openxmlformats.org/officeDocument/2006/relationships/hyperlink" Target="https://www.3gpp.org/ftp/TSG_RAN/WG5_Test_ex-T1/TTCN/TTCN_CRs/2025/Docs/R5s250416.zip" TargetMode="External"/><Relationship Id="rId63" Type="http://schemas.openxmlformats.org/officeDocument/2006/relationships/hyperlink" Target="https://portal.3gpp.org/desktopmodules/Specifications/SpecificationDetails.aspx?specificationId=3379" TargetMode="External"/><Relationship Id="rId84" Type="http://schemas.openxmlformats.org/officeDocument/2006/relationships/hyperlink" Target="https://portal.3gpp.org/desktopmodules/Release/ReleaseDetails.aspx?releaseId=194" TargetMode="External"/><Relationship Id="rId138" Type="http://schemas.openxmlformats.org/officeDocument/2006/relationships/hyperlink" Target="https://portal.3gpp.org/desktopmodules/Specifications/SpecificationDetails.aspx?specificationId=3379" TargetMode="External"/><Relationship Id="rId159" Type="http://schemas.openxmlformats.org/officeDocument/2006/relationships/hyperlink" Target="https://www.3gpp.org/ftp/TSG_RAN/WG5_Test_ex-T1/TTCN/TTCN_CRs/2025/Docs/R5s250465.zip" TargetMode="External"/><Relationship Id="rId170" Type="http://schemas.openxmlformats.org/officeDocument/2006/relationships/hyperlink" Target="https://www.3gpp.org/ftp/TSG_RAN/WG5_Test_ex-T1/TTCN/TTCN_CRs/2025/Docs/R5s250471.zip" TargetMode="External"/><Relationship Id="rId191" Type="http://schemas.openxmlformats.org/officeDocument/2006/relationships/hyperlink" Target="https://portal.3gpp.org/desktopmodules/WorkItem/WorkItemDetails.aspx?workitemId=540004" TargetMode="External"/><Relationship Id="rId205" Type="http://schemas.openxmlformats.org/officeDocument/2006/relationships/hyperlink" Target="https://portal.3gpp.org/desktopmodules/Specifications/SpecificationDetails.aspx?specificationId=2375" TargetMode="External"/><Relationship Id="rId226" Type="http://schemas.openxmlformats.org/officeDocument/2006/relationships/hyperlink" Target="https://www.3gpp.org/ftp/TSG_RAN/WG5_Test_ex-T1/TTCN/TTCN_CRs/2025/Docs/R5s250505.zip" TargetMode="External"/><Relationship Id="rId107" Type="http://schemas.openxmlformats.org/officeDocument/2006/relationships/hyperlink" Target="https://portal.3gpp.org/desktopmodules/Specifications/SpecificationDetails.aspx?specificationId=2375" TargetMode="External"/><Relationship Id="rId11" Type="http://schemas.openxmlformats.org/officeDocument/2006/relationships/hyperlink" Target="https://portal.3gpp.org/desktopmodules/Specifications/SpecificationDetails.aspx?specificationId=4368" TargetMode="External"/><Relationship Id="rId32" Type="http://schemas.openxmlformats.org/officeDocument/2006/relationships/hyperlink" Target="https://www.3gpp.org/ftp/TSG_RAN/WG5_Test_ex-T1/TTCN/TTCN_CRs/2025/Docs/R5s250413.zip" TargetMode="External"/><Relationship Id="rId53" Type="http://schemas.openxmlformats.org/officeDocument/2006/relationships/hyperlink" Target="https://www.3gpp.org/ftp/TSG_RAN/WG5_Test_ex-T1/TTCN/TTCN_CRs/2025/Docs/R5s250423.zip" TargetMode="External"/><Relationship Id="rId74" Type="http://schemas.openxmlformats.org/officeDocument/2006/relationships/hyperlink" Target="https://www.3gpp.org/ftp/TSG_RAN/WG5_Test_ex-T1/TTCN/TTCN_CRs/2025/Docs/R5s250430.zip" TargetMode="External"/><Relationship Id="rId128" Type="http://schemas.openxmlformats.org/officeDocument/2006/relationships/hyperlink" Target="https://www.3gpp.org/ftp/TSG_RAN/WG5_Test_ex-T1/TTCN/TTCN_CRs/2025/Docs/R5s250448.zip" TargetMode="External"/><Relationship Id="rId149" Type="http://schemas.openxmlformats.org/officeDocument/2006/relationships/hyperlink" Target="https://portal.3gpp.org/desktopmodules/Specifications/SpecificationDetails.aspx?specificationId=3379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portal.3gpp.org/desktopmodules/Specifications/SpecificationDetails.aspx?specificationId=3379" TargetMode="External"/><Relationship Id="rId160" Type="http://schemas.openxmlformats.org/officeDocument/2006/relationships/hyperlink" Target="https://portal.3gpp.org/desktopmodules/Release/ReleaseDetails.aspx?releaseId=193" TargetMode="External"/><Relationship Id="rId181" Type="http://schemas.openxmlformats.org/officeDocument/2006/relationships/hyperlink" Target="https://portal.3gpp.org/desktopmodules/Release/ReleaseDetails.aspx?releaseId=193" TargetMode="External"/><Relationship Id="rId216" Type="http://schemas.openxmlformats.org/officeDocument/2006/relationships/hyperlink" Target="https://portal.3gpp.org/desktopmodules/Release/ReleaseDetails.aspx?releaseId=194" TargetMode="External"/><Relationship Id="rId22" Type="http://schemas.openxmlformats.org/officeDocument/2006/relationships/hyperlink" Target="https://portal.3gpp.org/desktopmodules/WorkItem/WorkItemDetails.aspx?workitemId=400025" TargetMode="External"/><Relationship Id="rId27" Type="http://schemas.openxmlformats.org/officeDocument/2006/relationships/hyperlink" Target="https://portal.3gpp.org/desktopmodules/Release/ReleaseDetails.aspx?releaseId=193" TargetMode="External"/><Relationship Id="rId43" Type="http://schemas.openxmlformats.org/officeDocument/2006/relationships/hyperlink" Target="https://portal.3gpp.org/desktopmodules/Release/ReleaseDetails.aspx?releaseId=193" TargetMode="External"/><Relationship Id="rId48" Type="http://schemas.openxmlformats.org/officeDocument/2006/relationships/hyperlink" Target="https://portal.3gpp.org/desktopmodules/Specifications/SpecificationDetails.aspx?specificationId=3379" TargetMode="External"/><Relationship Id="rId64" Type="http://schemas.openxmlformats.org/officeDocument/2006/relationships/hyperlink" Target="https://portal.3gpp.org/desktopmodules/WorkItem/WorkItemDetails.aspx?workitemId=960074" TargetMode="External"/><Relationship Id="rId69" Type="http://schemas.openxmlformats.org/officeDocument/2006/relationships/hyperlink" Target="https://portal.3gpp.org/desktopmodules/Release/ReleaseDetails.aspx?releaseId=193" TargetMode="External"/><Relationship Id="rId113" Type="http://schemas.openxmlformats.org/officeDocument/2006/relationships/hyperlink" Target="https://portal.3gpp.org/desktopmodules/Release/ReleaseDetails.aspx?releaseId=194" TargetMode="External"/><Relationship Id="rId118" Type="http://schemas.openxmlformats.org/officeDocument/2006/relationships/hyperlink" Target="https://portal.3gpp.org/desktopmodules/Specifications/SpecificationDetails.aspx?specificationId=2375" TargetMode="External"/><Relationship Id="rId134" Type="http://schemas.openxmlformats.org/officeDocument/2006/relationships/hyperlink" Target="https://portal.3gpp.org/desktopmodules/Specifications/SpecificationDetails.aspx?specificationId=2368" TargetMode="External"/><Relationship Id="rId139" Type="http://schemas.openxmlformats.org/officeDocument/2006/relationships/hyperlink" Target="https://portal.3gpp.org/desktopmodules/WorkItem/WorkItemDetails.aspx?workitemId=960074" TargetMode="External"/><Relationship Id="rId80" Type="http://schemas.openxmlformats.org/officeDocument/2006/relationships/hyperlink" Target="https://www.3gpp.org/ftp/TSG_RAN/WG5_Test_ex-T1/TTCN/TTCN_CRs/2025/Docs/R5s250432.zip" TargetMode="External"/><Relationship Id="rId85" Type="http://schemas.openxmlformats.org/officeDocument/2006/relationships/hyperlink" Target="https://portal.3gpp.org/desktopmodules/Specifications/SpecificationDetails.aspx?specificationId=2375" TargetMode="External"/><Relationship Id="rId150" Type="http://schemas.openxmlformats.org/officeDocument/2006/relationships/hyperlink" Target="https://www.3gpp.org/ftp/TSG_RAN/WG5_Test_ex-T1/TTCN/TTCN_CRs/2025/Docs/R5s250455.zip" TargetMode="External"/><Relationship Id="rId155" Type="http://schemas.openxmlformats.org/officeDocument/2006/relationships/hyperlink" Target="https://portal.3gpp.org/desktopmodules/Specifications/SpecificationDetails.aspx?specificationId=3379" TargetMode="External"/><Relationship Id="rId171" Type="http://schemas.openxmlformats.org/officeDocument/2006/relationships/hyperlink" Target="https://portal.3gpp.org/desktopmodules/Release/ReleaseDetails.aspx?releaseId=193" TargetMode="External"/><Relationship Id="rId176" Type="http://schemas.openxmlformats.org/officeDocument/2006/relationships/hyperlink" Target="https://portal.3gpp.org/desktopmodules/WorkItem/WorkItemDetails.aspx?workitemId=460002" TargetMode="External"/><Relationship Id="rId192" Type="http://schemas.openxmlformats.org/officeDocument/2006/relationships/hyperlink" Target="https://www.3gpp.org/ftp/TSG_RAN/WG5_Test_ex-T1/TTCN/TTCN_CRs/2025/Docs/R5s250478.zip" TargetMode="External"/><Relationship Id="rId197" Type="http://schemas.openxmlformats.org/officeDocument/2006/relationships/hyperlink" Target="https://portal.3gpp.org/desktopmodules/Release/ReleaseDetails.aspx?releaseId=193" TargetMode="External"/><Relationship Id="rId206" Type="http://schemas.openxmlformats.org/officeDocument/2006/relationships/hyperlink" Target="https://portal.3gpp.org/desktopmodules/WorkItem/WorkItemDetails.aspx?workitemId=1060075" TargetMode="External"/><Relationship Id="rId227" Type="http://schemas.openxmlformats.org/officeDocument/2006/relationships/hyperlink" Target="https://portal.3gpp.org/desktopmodules/Release/ReleaseDetails.aspx?releaseId=193" TargetMode="External"/><Relationship Id="rId201" Type="http://schemas.openxmlformats.org/officeDocument/2006/relationships/hyperlink" Target="https://portal.3gpp.org/desktopmodules/Specifications/SpecificationDetails.aspx?specificationId=2474" TargetMode="External"/><Relationship Id="rId222" Type="http://schemas.openxmlformats.org/officeDocument/2006/relationships/hyperlink" Target="https://portal.3gpp.org/desktopmodules/WorkItem/WorkItemDetails.aspx?workitemId=610001" TargetMode="External"/><Relationship Id="rId12" Type="http://schemas.openxmlformats.org/officeDocument/2006/relationships/hyperlink" Target="https://www.3gpp.org/ftp/TSG_RAN/WG5_Test_ex-T1/TTCN/TTCN_CRs/2025/Docs/R5s250407.zip" TargetMode="External"/><Relationship Id="rId17" Type="http://schemas.openxmlformats.org/officeDocument/2006/relationships/hyperlink" Target="https://portal.3gpp.org/desktopmodules/Specifications/SpecificationDetails.aspx?specificationId=2375" TargetMode="External"/><Relationship Id="rId33" Type="http://schemas.openxmlformats.org/officeDocument/2006/relationships/hyperlink" Target="https://portal.3gpp.org/desktopmodules/Release/ReleaseDetails.aspx?releaseId=193" TargetMode="External"/><Relationship Id="rId38" Type="http://schemas.openxmlformats.org/officeDocument/2006/relationships/hyperlink" Target="https://portal.3gpp.org/desktopmodules/Specifications/SpecificationDetails.aspx?specificationId=2474" TargetMode="External"/><Relationship Id="rId59" Type="http://schemas.openxmlformats.org/officeDocument/2006/relationships/hyperlink" Target="https://portal.3gpp.org/desktopmodules/Specifications/SpecificationDetails.aspx?specificationId=3379" TargetMode="External"/><Relationship Id="rId103" Type="http://schemas.openxmlformats.org/officeDocument/2006/relationships/hyperlink" Target="https://portal.3gpp.org/desktopmodules/Release/ReleaseDetails.aspx?releaseId=193" TargetMode="External"/><Relationship Id="rId108" Type="http://schemas.openxmlformats.org/officeDocument/2006/relationships/hyperlink" Target="https://www.3gpp.org/ftp/TSG_RAN/WG5_Test_ex-T1/TTCN/TTCN_CRs/2025/Docs/R5s250441.zip" TargetMode="External"/><Relationship Id="rId124" Type="http://schemas.openxmlformats.org/officeDocument/2006/relationships/hyperlink" Target="https://www.3gpp.org/ftp/TSG_RAN/WG5_Test_ex-T1/TTCN/TTCN_CRs/2025/Docs/R5s250445.zip" TargetMode="External"/><Relationship Id="rId129" Type="http://schemas.openxmlformats.org/officeDocument/2006/relationships/hyperlink" Target="https://portal.3gpp.org/desktopmodules/Release/ReleaseDetails.aspx?releaseId=194" TargetMode="External"/><Relationship Id="rId54" Type="http://schemas.openxmlformats.org/officeDocument/2006/relationships/hyperlink" Target="https://portal.3gpp.org/desktopmodules/Release/ReleaseDetails.aspx?releaseId=194" TargetMode="External"/><Relationship Id="rId70" Type="http://schemas.openxmlformats.org/officeDocument/2006/relationships/hyperlink" Target="https://portal.3gpp.org/desktopmodules/Specifications/SpecificationDetails.aspx?specificationId=3379" TargetMode="External"/><Relationship Id="rId75" Type="http://schemas.openxmlformats.org/officeDocument/2006/relationships/hyperlink" Target="https://portal.3gpp.org/desktopmodules/Release/ReleaseDetails.aspx?releaseId=193" TargetMode="External"/><Relationship Id="rId91" Type="http://schemas.openxmlformats.org/officeDocument/2006/relationships/hyperlink" Target="https://portal.3gpp.org/desktopmodules/Specifications/SpecificationDetails.aspx?specificationId=2375" TargetMode="External"/><Relationship Id="rId96" Type="http://schemas.openxmlformats.org/officeDocument/2006/relationships/hyperlink" Target="https://www.3gpp.org/ftp/TSG_RAN/WG5_Test_ex-T1/TTCN/TTCN_CRs/2025/Docs/R5s250437.zip" TargetMode="External"/><Relationship Id="rId140" Type="http://schemas.openxmlformats.org/officeDocument/2006/relationships/hyperlink" Target="https://www.3gpp.org/ftp/TSG_RAN/WG5_Test_ex-T1/TTCN/TTCN_CRs/2025/Docs/R5s250452.zip" TargetMode="External"/><Relationship Id="rId145" Type="http://schemas.openxmlformats.org/officeDocument/2006/relationships/hyperlink" Target="https://portal.3gpp.org/desktopmodules/Specifications/SpecificationDetails.aspx?specificationId=3379" TargetMode="External"/><Relationship Id="rId161" Type="http://schemas.openxmlformats.org/officeDocument/2006/relationships/hyperlink" Target="https://portal.3gpp.org/desktopmodules/Specifications/SpecificationDetails.aspx?specificationId=3379" TargetMode="External"/><Relationship Id="rId166" Type="http://schemas.openxmlformats.org/officeDocument/2006/relationships/hyperlink" Target="https://www.3gpp.org/ftp/TSG_RAN/WG5_Test_ex-T1/TTCN/TTCN_CRs/2025/Docs/R5s250470.zip" TargetMode="External"/><Relationship Id="rId182" Type="http://schemas.openxmlformats.org/officeDocument/2006/relationships/hyperlink" Target="https://portal.3gpp.org/desktopmodules/Specifications/SpecificationDetails.aspx?specificationId=3379" TargetMode="External"/><Relationship Id="rId187" Type="http://schemas.openxmlformats.org/officeDocument/2006/relationships/hyperlink" Target="https://portal.3gpp.org/desktopmodules/WorkItem/WorkItemDetails.aspx?workitemId=400025" TargetMode="External"/><Relationship Id="rId217" Type="http://schemas.openxmlformats.org/officeDocument/2006/relationships/hyperlink" Target="https://portal.3gpp.org/desktopmodules/Specifications/SpecificationDetails.aspx?specificationId=237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portal.3gpp.org/desktopmodules/Release/ReleaseDetails.aspx?releaseId=194" TargetMode="External"/><Relationship Id="rId23" Type="http://schemas.openxmlformats.org/officeDocument/2006/relationships/hyperlink" Target="https://www.3gpp.org/ftp/TSG_RAN/WG5_Test_ex-T1/TTCN/TTCN_CRs/2025/Docs/R5s250410.zip" TargetMode="External"/><Relationship Id="rId28" Type="http://schemas.openxmlformats.org/officeDocument/2006/relationships/hyperlink" Target="https://portal.3gpp.org/desktopmodules/Specifications/SpecificationDetails.aspx?specificationId=3379" TargetMode="External"/><Relationship Id="rId49" Type="http://schemas.openxmlformats.org/officeDocument/2006/relationships/hyperlink" Target="https://www.3gpp.org/ftp/TSG_RAN/WG5_Test_ex-T1/TTCN/TTCN_CRs/2025/Docs/R5s250418.zip" TargetMode="External"/><Relationship Id="rId114" Type="http://schemas.openxmlformats.org/officeDocument/2006/relationships/hyperlink" Target="https://portal.3gpp.org/desktopmodules/Specifications/SpecificationDetails.aspx?specificationId=2375" TargetMode="External"/><Relationship Id="rId119" Type="http://schemas.openxmlformats.org/officeDocument/2006/relationships/hyperlink" Target="https://portal.3gpp.org/desktopmodules/WorkItem/WorkItemDetails.aspx?workitemId=1060075" TargetMode="External"/><Relationship Id="rId44" Type="http://schemas.openxmlformats.org/officeDocument/2006/relationships/hyperlink" Target="https://portal.3gpp.org/desktopmodules/Specifications/SpecificationDetails.aspx?specificationId=2474" TargetMode="External"/><Relationship Id="rId60" Type="http://schemas.openxmlformats.org/officeDocument/2006/relationships/hyperlink" Target="https://portal.3gpp.org/desktopmodules/WorkItem/WorkItemDetails.aspx?workitemId=960074" TargetMode="External"/><Relationship Id="rId65" Type="http://schemas.openxmlformats.org/officeDocument/2006/relationships/hyperlink" Target="https://www.3gpp.org/ftp/TSG_RAN/WG5_Test_ex-T1/TTCN/TTCN_CRs/2025/Docs/R5s250427.zip" TargetMode="External"/><Relationship Id="rId81" Type="http://schemas.openxmlformats.org/officeDocument/2006/relationships/hyperlink" Target="https://portal.3gpp.org/desktopmodules/Release/ReleaseDetails.aspx?releaseId=193" TargetMode="External"/><Relationship Id="rId86" Type="http://schemas.openxmlformats.org/officeDocument/2006/relationships/hyperlink" Target="https://www.3gpp.org/ftp/TSG_RAN/WG5_Test_ex-T1/TTCN/TTCN_CRs/2025/Docs/R5s250434.zip" TargetMode="External"/><Relationship Id="rId130" Type="http://schemas.openxmlformats.org/officeDocument/2006/relationships/hyperlink" Target="https://portal.3gpp.org/desktopmodules/Specifications/SpecificationDetails.aspx?specificationId=2375" TargetMode="External"/><Relationship Id="rId135" Type="http://schemas.openxmlformats.org/officeDocument/2006/relationships/hyperlink" Target="https://portal.3gpp.org/desktopmodules/WorkItem/WorkItemDetails.aspx?workitemId=25016" TargetMode="External"/><Relationship Id="rId151" Type="http://schemas.openxmlformats.org/officeDocument/2006/relationships/hyperlink" Target="https://portal.3gpp.org/desktopmodules/Release/ReleaseDetails.aspx?releaseId=193" TargetMode="External"/><Relationship Id="rId156" Type="http://schemas.openxmlformats.org/officeDocument/2006/relationships/hyperlink" Target="https://www.3gpp.org/ftp/TSG_RAN/WG5_Test_ex-T1/TTCN/TTCN_CRs/2025/Docs/R5s250463.zip" TargetMode="External"/><Relationship Id="rId177" Type="http://schemas.openxmlformats.org/officeDocument/2006/relationships/hyperlink" Target="https://www.3gpp.org/ftp/TSG_RAN/WG5_Test_ex-T1/TTCN/TTCN_CRs/2025/Docs/R5s250473.zip" TargetMode="External"/><Relationship Id="rId198" Type="http://schemas.openxmlformats.org/officeDocument/2006/relationships/hyperlink" Target="https://portal.3gpp.org/desktopmodules/Specifications/SpecificationDetails.aspx?specificationId=3379" TargetMode="External"/><Relationship Id="rId172" Type="http://schemas.openxmlformats.org/officeDocument/2006/relationships/hyperlink" Target="https://portal.3gpp.org/desktopmodules/Specifications/SpecificationDetails.aspx?specificationId=3379" TargetMode="External"/><Relationship Id="rId193" Type="http://schemas.openxmlformats.org/officeDocument/2006/relationships/hyperlink" Target="https://portal.3gpp.org/desktopmodules/Release/ReleaseDetails.aspx?releaseId=194" TargetMode="External"/><Relationship Id="rId202" Type="http://schemas.openxmlformats.org/officeDocument/2006/relationships/hyperlink" Target="https://portal.3gpp.org/desktopmodules/WorkItem/WorkItemDetails.aspx?workitemId=610001" TargetMode="External"/><Relationship Id="rId207" Type="http://schemas.openxmlformats.org/officeDocument/2006/relationships/hyperlink" Target="https://www.3gpp.org/ftp/TSG_RAN/WG5_Test_ex-T1/TTCN/TTCN_CRs/2025/Docs/R5s250496.zip" TargetMode="External"/><Relationship Id="rId223" Type="http://schemas.openxmlformats.org/officeDocument/2006/relationships/hyperlink" Target="https://www.3gpp.org/ftp/TSG_RAN/WG5_Test_ex-T1/TTCN/TTCN_CRs/2025/Docs/R5s250504.zip" TargetMode="External"/><Relationship Id="rId228" Type="http://schemas.openxmlformats.org/officeDocument/2006/relationships/hyperlink" Target="https://portal.3gpp.org/desktopmodules/Specifications/SpecificationDetails.aspx?specificationId=4368" TargetMode="External"/><Relationship Id="rId13" Type="http://schemas.openxmlformats.org/officeDocument/2006/relationships/hyperlink" Target="https://portal.3gpp.org/desktopmodules/Release/ReleaseDetails.aspx?releaseId=193" TargetMode="External"/><Relationship Id="rId18" Type="http://schemas.openxmlformats.org/officeDocument/2006/relationships/hyperlink" Target="https://portal.3gpp.org/desktopmodules/WorkItem/WorkItemDetails.aspx?workitemId=460002" TargetMode="External"/><Relationship Id="rId39" Type="http://schemas.openxmlformats.org/officeDocument/2006/relationships/hyperlink" Target="https://www.3gpp.org/ftp/TSG_RAN/WG5_Test_ex-T1/TTCN/TTCN_CRs/2025/Docs/R5s250415.zip" TargetMode="External"/><Relationship Id="rId109" Type="http://schemas.openxmlformats.org/officeDocument/2006/relationships/hyperlink" Target="https://portal.3gpp.org/desktopmodules/Release/ReleaseDetails.aspx?releaseId=194" TargetMode="External"/><Relationship Id="rId34" Type="http://schemas.openxmlformats.org/officeDocument/2006/relationships/hyperlink" Target="https://portal.3gpp.org/desktopmodules/Specifications/SpecificationDetails.aspx?specificationId=2474" TargetMode="External"/><Relationship Id="rId50" Type="http://schemas.openxmlformats.org/officeDocument/2006/relationships/hyperlink" Target="https://portal.3gpp.org/desktopmodules/Release/ReleaseDetails.aspx?releaseId=193" TargetMode="External"/><Relationship Id="rId55" Type="http://schemas.openxmlformats.org/officeDocument/2006/relationships/hyperlink" Target="https://portal.3gpp.org/desktopmodules/Specifications/SpecificationDetails.aspx?specificationId=2375" TargetMode="External"/><Relationship Id="rId76" Type="http://schemas.openxmlformats.org/officeDocument/2006/relationships/hyperlink" Target="https://portal.3gpp.org/desktopmodules/Specifications/SpecificationDetails.aspx?specificationId=3379" TargetMode="External"/><Relationship Id="rId97" Type="http://schemas.openxmlformats.org/officeDocument/2006/relationships/hyperlink" Target="https://portal.3gpp.org/desktopmodules/Release/ReleaseDetails.aspx?releaseId=193" TargetMode="External"/><Relationship Id="rId104" Type="http://schemas.openxmlformats.org/officeDocument/2006/relationships/hyperlink" Target="https://portal.3gpp.org/desktopmodules/Specifications/SpecificationDetails.aspx?specificationId=3379" TargetMode="External"/><Relationship Id="rId120" Type="http://schemas.openxmlformats.org/officeDocument/2006/relationships/hyperlink" Target="https://www.3gpp.org/ftp/TSG_RAN/WG5_Test_ex-T1/TTCN/TTCN_CRs/2025/Docs/R5s250444.zip" TargetMode="External"/><Relationship Id="rId125" Type="http://schemas.openxmlformats.org/officeDocument/2006/relationships/hyperlink" Target="https://portal.3gpp.org/desktopmodules/Release/ReleaseDetails.aspx?releaseId=194" TargetMode="External"/><Relationship Id="rId141" Type="http://schemas.openxmlformats.org/officeDocument/2006/relationships/hyperlink" Target="https://portal.3gpp.org/desktopmodules/Release/ReleaseDetails.aspx?releaseId=193" TargetMode="External"/><Relationship Id="rId146" Type="http://schemas.openxmlformats.org/officeDocument/2006/relationships/hyperlink" Target="https://portal.3gpp.org/desktopmodules/WorkItem/WorkItemDetails.aspx?workitemId=750034" TargetMode="External"/><Relationship Id="rId167" Type="http://schemas.openxmlformats.org/officeDocument/2006/relationships/hyperlink" Target="https://portal.3gpp.org/desktopmodules/Release/ReleaseDetails.aspx?releaseId=193" TargetMode="External"/><Relationship Id="rId188" Type="http://schemas.openxmlformats.org/officeDocument/2006/relationships/hyperlink" Target="https://www.3gpp.org/ftp/TSG_RAN/WG5_Test_ex-T1/TTCN/TTCN_CRs/2025/Docs/R5s250477.zip" TargetMode="External"/><Relationship Id="rId7" Type="http://schemas.openxmlformats.org/officeDocument/2006/relationships/footer" Target="footer1.xml"/><Relationship Id="rId71" Type="http://schemas.openxmlformats.org/officeDocument/2006/relationships/hyperlink" Target="https://www.3gpp.org/ftp/TSG_RAN/WG5_Test_ex-T1/TTCN/TTCN_CRs/2025/Docs/R5s250429.zip" TargetMode="External"/><Relationship Id="rId92" Type="http://schemas.openxmlformats.org/officeDocument/2006/relationships/hyperlink" Target="https://portal.3gpp.org/desktopmodules/WorkItem/WorkItemDetails.aspx?workitemId=1060075" TargetMode="External"/><Relationship Id="rId162" Type="http://schemas.openxmlformats.org/officeDocument/2006/relationships/hyperlink" Target="https://portal.3gpp.org/desktopmodules/WorkItem/WorkItemDetails.aspx?workitemId=999999" TargetMode="External"/><Relationship Id="rId183" Type="http://schemas.openxmlformats.org/officeDocument/2006/relationships/hyperlink" Target="https://portal.3gpp.org/desktopmodules/WorkItem/WorkItemDetails.aspx?workitemId=960074" TargetMode="External"/><Relationship Id="rId213" Type="http://schemas.openxmlformats.org/officeDocument/2006/relationships/hyperlink" Target="https://portal.3gpp.org/desktopmodules/Specifications/SpecificationDetails.aspx?specificationId=2375" TargetMode="External"/><Relationship Id="rId218" Type="http://schemas.openxmlformats.org/officeDocument/2006/relationships/hyperlink" Target="https://portal.3gpp.org/desktopmodules/WorkItem/WorkItemDetails.aspx?workitemId=1060075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3gpp.org/ftp/TSG_RAN/WG5_Test_ex-T1/TTCN/TTCN_CRs/2025/Docs/R5s250412.zip" TargetMode="External"/><Relationship Id="rId24" Type="http://schemas.openxmlformats.org/officeDocument/2006/relationships/hyperlink" Target="https://portal.3gpp.org/desktopmodules/Release/ReleaseDetails.aspx?releaseId=193" TargetMode="External"/><Relationship Id="rId40" Type="http://schemas.openxmlformats.org/officeDocument/2006/relationships/hyperlink" Target="https://portal.3gpp.org/desktopmodules/Release/ReleaseDetails.aspx?releaseId=193" TargetMode="External"/><Relationship Id="rId45" Type="http://schemas.openxmlformats.org/officeDocument/2006/relationships/hyperlink" Target="https://portal.3gpp.org/desktopmodules/WorkItem/WorkItemDetails.aspx?workitemId=460002" TargetMode="External"/><Relationship Id="rId66" Type="http://schemas.openxmlformats.org/officeDocument/2006/relationships/hyperlink" Target="https://portal.3gpp.org/desktopmodules/Release/ReleaseDetails.aspx?releaseId=193" TargetMode="External"/><Relationship Id="rId87" Type="http://schemas.openxmlformats.org/officeDocument/2006/relationships/hyperlink" Target="https://portal.3gpp.org/desktopmodules/Release/ReleaseDetails.aspx?releaseId=194" TargetMode="External"/><Relationship Id="rId110" Type="http://schemas.openxmlformats.org/officeDocument/2006/relationships/hyperlink" Target="https://portal.3gpp.org/desktopmodules/Specifications/SpecificationDetails.aspx?specificationId=2375" TargetMode="External"/><Relationship Id="rId115" Type="http://schemas.openxmlformats.org/officeDocument/2006/relationships/hyperlink" Target="https://portal.3gpp.org/desktopmodules/WorkItem/WorkItemDetails.aspx?workitemId=1060075" TargetMode="External"/><Relationship Id="rId131" Type="http://schemas.openxmlformats.org/officeDocument/2006/relationships/hyperlink" Target="https://portal.3gpp.org/desktopmodules/WorkItem/WorkItemDetails.aspx?workitemId=1060075" TargetMode="External"/><Relationship Id="rId136" Type="http://schemas.openxmlformats.org/officeDocument/2006/relationships/hyperlink" Target="https://www.3gpp.org/ftp/TSG_RAN/WG5_Test_ex-T1/TTCN/TTCN_CRs/2025/Docs/R5s250451.zip" TargetMode="External"/><Relationship Id="rId157" Type="http://schemas.openxmlformats.org/officeDocument/2006/relationships/hyperlink" Target="https://portal.3gpp.org/desktopmodules/Release/ReleaseDetails.aspx?releaseId=193" TargetMode="External"/><Relationship Id="rId178" Type="http://schemas.openxmlformats.org/officeDocument/2006/relationships/hyperlink" Target="https://portal.3gpp.org/desktopmodules/Release/ReleaseDetails.aspx?releaseId=193" TargetMode="External"/><Relationship Id="rId61" Type="http://schemas.openxmlformats.org/officeDocument/2006/relationships/hyperlink" Target="https://www.3gpp.org/ftp/TSG_RAN/WG5_Test_ex-T1/TTCN/TTCN_CRs/2025/Docs/R5s250426.zip" TargetMode="External"/><Relationship Id="rId82" Type="http://schemas.openxmlformats.org/officeDocument/2006/relationships/hyperlink" Target="https://portal.3gpp.org/desktopmodules/Specifications/SpecificationDetails.aspx?specificationId=3379" TargetMode="External"/><Relationship Id="rId152" Type="http://schemas.openxmlformats.org/officeDocument/2006/relationships/hyperlink" Target="https://portal.3gpp.org/desktopmodules/Specifications/SpecificationDetails.aspx?specificationId=2474" TargetMode="External"/><Relationship Id="rId173" Type="http://schemas.openxmlformats.org/officeDocument/2006/relationships/hyperlink" Target="https://www.3gpp.org/ftp/TSG_RAN/WG5_Test_ex-T1/TTCN/TTCN_CRs/2025/Docs/R5s250472.zip" TargetMode="External"/><Relationship Id="rId194" Type="http://schemas.openxmlformats.org/officeDocument/2006/relationships/hyperlink" Target="https://portal.3gpp.org/desktopmodules/Specifications/SpecificationDetails.aspx?specificationId=2375" TargetMode="External"/><Relationship Id="rId199" Type="http://schemas.openxmlformats.org/officeDocument/2006/relationships/hyperlink" Target="https://www.3gpp.org/ftp/TSG_RAN/WG5_Test_ex-T1/TTCN/TTCN_CRs/2025/Docs/R5s250494.zip" TargetMode="External"/><Relationship Id="rId203" Type="http://schemas.openxmlformats.org/officeDocument/2006/relationships/hyperlink" Target="https://www.3gpp.org/ftp/TSG_RAN/WG5_Test_ex-T1/TTCN/TTCN_CRs/2025/Docs/R5s250495.zip" TargetMode="External"/><Relationship Id="rId208" Type="http://schemas.openxmlformats.org/officeDocument/2006/relationships/hyperlink" Target="https://portal.3gpp.org/desktopmodules/Release/ReleaseDetails.aspx?releaseId=194" TargetMode="External"/><Relationship Id="rId229" Type="http://schemas.openxmlformats.org/officeDocument/2006/relationships/fontTable" Target="fontTable.xml"/><Relationship Id="rId19" Type="http://schemas.openxmlformats.org/officeDocument/2006/relationships/hyperlink" Target="https://www.3gpp.org/ftp/TSG_RAN/WG5_Test_ex-T1/TTCN/TTCN_CRs/2025/Docs/R5s250409.zip" TargetMode="External"/><Relationship Id="rId224" Type="http://schemas.openxmlformats.org/officeDocument/2006/relationships/hyperlink" Target="https://portal.3gpp.org/desktopmodules/Release/ReleaseDetails.aspx?releaseId=193" TargetMode="External"/><Relationship Id="rId14" Type="http://schemas.openxmlformats.org/officeDocument/2006/relationships/hyperlink" Target="https://portal.3gpp.org/desktopmodules/Specifications/SpecificationDetails.aspx?specificationId=3379" TargetMode="External"/><Relationship Id="rId30" Type="http://schemas.openxmlformats.org/officeDocument/2006/relationships/hyperlink" Target="https://portal.3gpp.org/desktopmodules/Release/ReleaseDetails.aspx?releaseId=193" TargetMode="External"/><Relationship Id="rId35" Type="http://schemas.openxmlformats.org/officeDocument/2006/relationships/hyperlink" Target="https://portal.3gpp.org/desktopmodules/WorkItem/WorkItemDetails.aspx?workitemId=400025" TargetMode="External"/><Relationship Id="rId56" Type="http://schemas.openxmlformats.org/officeDocument/2006/relationships/hyperlink" Target="https://portal.3gpp.org/desktopmodules/WorkItem/WorkItemDetails.aspx?workitemId=1060075" TargetMode="External"/><Relationship Id="rId77" Type="http://schemas.openxmlformats.org/officeDocument/2006/relationships/hyperlink" Target="https://www.3gpp.org/ftp/TSG_RAN/WG5_Test_ex-T1/TTCN/TTCN_CRs/2025/Docs/R5s250431.zip" TargetMode="External"/><Relationship Id="rId100" Type="http://schemas.openxmlformats.org/officeDocument/2006/relationships/hyperlink" Target="https://portal.3gpp.org/desktopmodules/Release/ReleaseDetails.aspx?releaseId=193" TargetMode="External"/><Relationship Id="rId105" Type="http://schemas.openxmlformats.org/officeDocument/2006/relationships/hyperlink" Target="https://www.3gpp.org/ftp/TSG_RAN/WG5_Test_ex-T1/TTCN/TTCN_CRs/2025/Docs/R5s250440.zip" TargetMode="External"/><Relationship Id="rId126" Type="http://schemas.openxmlformats.org/officeDocument/2006/relationships/hyperlink" Target="https://portal.3gpp.org/desktopmodules/Specifications/SpecificationDetails.aspx?specificationId=2375" TargetMode="External"/><Relationship Id="rId147" Type="http://schemas.openxmlformats.org/officeDocument/2006/relationships/hyperlink" Target="https://www.3gpp.org/ftp/TSG_RAN/WG5_Test_ex-T1/TTCN/TTCN_CRs/2025/Docs/R5s250454.zip" TargetMode="External"/><Relationship Id="rId168" Type="http://schemas.openxmlformats.org/officeDocument/2006/relationships/hyperlink" Target="https://portal.3gpp.org/desktopmodules/Specifications/SpecificationDetails.aspx?specificationId=2474" TargetMode="External"/><Relationship Id="rId8" Type="http://schemas.openxmlformats.org/officeDocument/2006/relationships/footer" Target="footer2.xml"/><Relationship Id="rId51" Type="http://schemas.openxmlformats.org/officeDocument/2006/relationships/hyperlink" Target="https://portal.3gpp.org/desktopmodules/Specifications/SpecificationDetails.aspx?specificationId=2474" TargetMode="External"/><Relationship Id="rId72" Type="http://schemas.openxmlformats.org/officeDocument/2006/relationships/hyperlink" Target="https://portal.3gpp.org/desktopmodules/Release/ReleaseDetails.aspx?releaseId=193" TargetMode="External"/><Relationship Id="rId93" Type="http://schemas.openxmlformats.org/officeDocument/2006/relationships/hyperlink" Target="https://www.3gpp.org/ftp/TSG_RAN/WG5_Test_ex-T1/TTCN/TTCN_CRs/2025/Docs/R5s250436.zip" TargetMode="External"/><Relationship Id="rId98" Type="http://schemas.openxmlformats.org/officeDocument/2006/relationships/hyperlink" Target="https://portal.3gpp.org/desktopmodules/Specifications/SpecificationDetails.aspx?specificationId=2474" TargetMode="External"/><Relationship Id="rId121" Type="http://schemas.openxmlformats.org/officeDocument/2006/relationships/hyperlink" Target="https://portal.3gpp.org/desktopmodules/Release/ReleaseDetails.aspx?releaseId=194" TargetMode="External"/><Relationship Id="rId142" Type="http://schemas.openxmlformats.org/officeDocument/2006/relationships/hyperlink" Target="https://portal.3gpp.org/desktopmodules/Specifications/SpecificationDetails.aspx?specificationId=2474" TargetMode="External"/><Relationship Id="rId163" Type="http://schemas.openxmlformats.org/officeDocument/2006/relationships/hyperlink" Target="https://www.3gpp.org/ftp/TSG_RAN/WG5_Test_ex-T1/TTCN/TTCN_CRs/2025/Docs/R5s250468.zip" TargetMode="External"/><Relationship Id="rId184" Type="http://schemas.openxmlformats.org/officeDocument/2006/relationships/hyperlink" Target="https://www.3gpp.org/ftp/TSG_RAN/WG5_Test_ex-T1/TTCN/TTCN_CRs/2025/Docs/R5s250476.zip" TargetMode="External"/><Relationship Id="rId189" Type="http://schemas.openxmlformats.org/officeDocument/2006/relationships/hyperlink" Target="https://portal.3gpp.org/desktopmodules/Release/ReleaseDetails.aspx?releaseId=193" TargetMode="External"/><Relationship Id="rId219" Type="http://schemas.openxmlformats.org/officeDocument/2006/relationships/hyperlink" Target="https://www.3gpp.org/ftp/TSG_RAN/WG5_Test_ex-T1/TTCN/TTCN_CRs/2025/Docs/R5s250503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portal.3gpp.org/desktopmodules/WorkItem/WorkItemDetails.aspx?workitemId=1060075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portal.3gpp.org/desktopmodules/Specifications/SpecificationDetails.aspx?specificationId=3379" TargetMode="External"/><Relationship Id="rId46" Type="http://schemas.openxmlformats.org/officeDocument/2006/relationships/hyperlink" Target="https://www.3gpp.org/ftp/TSG_RAN/WG5_Test_ex-T1/TTCN/TTCN_CRs/2025/Docs/R5s250417.zip" TargetMode="External"/><Relationship Id="rId67" Type="http://schemas.openxmlformats.org/officeDocument/2006/relationships/hyperlink" Target="https://portal.3gpp.org/desktopmodules/Specifications/SpecificationDetails.aspx?specificationId=3379" TargetMode="External"/><Relationship Id="rId116" Type="http://schemas.openxmlformats.org/officeDocument/2006/relationships/hyperlink" Target="https://www.3gpp.org/ftp/TSG_RAN/WG5_Test_ex-T1/TTCN/TTCN_CRs/2025/Docs/R5s250443.zip" TargetMode="External"/><Relationship Id="rId137" Type="http://schemas.openxmlformats.org/officeDocument/2006/relationships/hyperlink" Target="https://portal.3gpp.org/desktopmodules/Release/ReleaseDetails.aspx?releaseId=193" TargetMode="External"/><Relationship Id="rId158" Type="http://schemas.openxmlformats.org/officeDocument/2006/relationships/hyperlink" Target="https://portal.3gpp.org/desktopmodules/Specifications/SpecificationDetails.aspx?specificationId=3379" TargetMode="External"/><Relationship Id="rId20" Type="http://schemas.openxmlformats.org/officeDocument/2006/relationships/hyperlink" Target="https://portal.3gpp.org/desktopmodules/Release/ReleaseDetails.aspx?releaseId=193" TargetMode="External"/><Relationship Id="rId41" Type="http://schemas.openxmlformats.org/officeDocument/2006/relationships/hyperlink" Target="https://portal.3gpp.org/desktopmodules/Specifications/SpecificationDetails.aspx?specificationId=3379" TargetMode="External"/><Relationship Id="rId62" Type="http://schemas.openxmlformats.org/officeDocument/2006/relationships/hyperlink" Target="https://portal.3gpp.org/desktopmodules/Release/ReleaseDetails.aspx?releaseId=193" TargetMode="External"/><Relationship Id="rId83" Type="http://schemas.openxmlformats.org/officeDocument/2006/relationships/hyperlink" Target="https://www.3gpp.org/ftp/TSG_RAN/WG5_Test_ex-T1/TTCN/TTCN_CRs/2025/Docs/R5s250433.zip" TargetMode="External"/><Relationship Id="rId88" Type="http://schemas.openxmlformats.org/officeDocument/2006/relationships/hyperlink" Target="https://portal.3gpp.org/desktopmodules/Specifications/SpecificationDetails.aspx?specificationId=2375" TargetMode="External"/><Relationship Id="rId111" Type="http://schemas.openxmlformats.org/officeDocument/2006/relationships/hyperlink" Target="https://portal.3gpp.org/desktopmodules/WorkItem/WorkItemDetails.aspx?workitemId=1060075" TargetMode="External"/><Relationship Id="rId132" Type="http://schemas.openxmlformats.org/officeDocument/2006/relationships/hyperlink" Target="https://www.3gpp.org/ftp/TSG_RAN/WG5_Test_ex-T1/TTCN/TTCN_CRs/2025/Docs/R5s250450.zip" TargetMode="External"/><Relationship Id="rId153" Type="http://schemas.openxmlformats.org/officeDocument/2006/relationships/hyperlink" Target="https://www.3gpp.org/ftp/TSG_RAN/WG5_Test_ex-T1/TTCN/TTCN_CRs/2025/Docs/R5s250456.zip" TargetMode="External"/><Relationship Id="rId174" Type="http://schemas.openxmlformats.org/officeDocument/2006/relationships/hyperlink" Target="https://portal.3gpp.org/desktopmodules/Release/ReleaseDetails.aspx?releaseId=193" TargetMode="External"/><Relationship Id="rId179" Type="http://schemas.openxmlformats.org/officeDocument/2006/relationships/hyperlink" Target="https://portal.3gpp.org/desktopmodules/Specifications/SpecificationDetails.aspx?specificationId=3379" TargetMode="External"/><Relationship Id="rId195" Type="http://schemas.openxmlformats.org/officeDocument/2006/relationships/hyperlink" Target="https://portal.3gpp.org/desktopmodules/WorkItem/WorkItemDetails.aspx?workitemId=460002" TargetMode="External"/><Relationship Id="rId209" Type="http://schemas.openxmlformats.org/officeDocument/2006/relationships/hyperlink" Target="https://portal.3gpp.org/desktopmodules/Specifications/SpecificationDetails.aspx?specificationId=2375" TargetMode="External"/><Relationship Id="rId190" Type="http://schemas.openxmlformats.org/officeDocument/2006/relationships/hyperlink" Target="https://portal.3gpp.org/desktopmodules/Specifications/SpecificationDetails.aspx?specificationId=2474" TargetMode="External"/><Relationship Id="rId204" Type="http://schemas.openxmlformats.org/officeDocument/2006/relationships/hyperlink" Target="https://portal.3gpp.org/desktopmodules/Release/ReleaseDetails.aspx?releaseId=194" TargetMode="External"/><Relationship Id="rId220" Type="http://schemas.openxmlformats.org/officeDocument/2006/relationships/hyperlink" Target="https://portal.3gpp.org/desktopmodules/Release/ReleaseDetails.aspx?releaseId=193" TargetMode="External"/><Relationship Id="rId225" Type="http://schemas.openxmlformats.org/officeDocument/2006/relationships/hyperlink" Target="https://portal.3gpp.org/desktopmodules/Specifications/SpecificationDetails.aspx?specificationId=3379" TargetMode="External"/><Relationship Id="rId15" Type="http://schemas.openxmlformats.org/officeDocument/2006/relationships/hyperlink" Target="https://www.3gpp.org/ftp/TSG_RAN/WG5_Test_ex-T1/TTCN/TTCN_CRs/2025/Docs/R5s250408.zip" TargetMode="External"/><Relationship Id="rId36" Type="http://schemas.openxmlformats.org/officeDocument/2006/relationships/hyperlink" Target="https://www.3gpp.org/ftp/TSG_RAN/WG5_Test_ex-T1/TTCN/TTCN_CRs/2025/Docs/R5s250414.zip" TargetMode="External"/><Relationship Id="rId57" Type="http://schemas.openxmlformats.org/officeDocument/2006/relationships/hyperlink" Target="https://www.3gpp.org/ftp/TSG_RAN/WG5_Test_ex-T1/TTCN/TTCN_CRs/2025/Docs/R5s250425.zip" TargetMode="External"/><Relationship Id="rId106" Type="http://schemas.openxmlformats.org/officeDocument/2006/relationships/hyperlink" Target="https://portal.3gpp.org/desktopmodules/Release/ReleaseDetails.aspx?releaseId=194" TargetMode="External"/><Relationship Id="rId127" Type="http://schemas.openxmlformats.org/officeDocument/2006/relationships/hyperlink" Target="https://portal.3gpp.org/desktopmodules/WorkItem/WorkItemDetails.aspx?workitemId=1060075" TargetMode="External"/><Relationship Id="rId10" Type="http://schemas.openxmlformats.org/officeDocument/2006/relationships/hyperlink" Target="https://portal.3gpp.org/desktopmodules/Release/ReleaseDetails.aspx?releaseId=193" TargetMode="External"/><Relationship Id="rId31" Type="http://schemas.openxmlformats.org/officeDocument/2006/relationships/hyperlink" Target="https://portal.3gpp.org/desktopmodules/Specifications/SpecificationDetails.aspx?specificationId=3379" TargetMode="External"/><Relationship Id="rId52" Type="http://schemas.openxmlformats.org/officeDocument/2006/relationships/hyperlink" Target="https://portal.3gpp.org/desktopmodules/WorkItem/WorkItemDetails.aspx?workitemId=460002" TargetMode="External"/><Relationship Id="rId73" Type="http://schemas.openxmlformats.org/officeDocument/2006/relationships/hyperlink" Target="https://portal.3gpp.org/desktopmodules/Specifications/SpecificationDetails.aspx?specificationId=4368" TargetMode="External"/><Relationship Id="rId78" Type="http://schemas.openxmlformats.org/officeDocument/2006/relationships/hyperlink" Target="https://portal.3gpp.org/desktopmodules/Release/ReleaseDetails.aspx?releaseId=193" TargetMode="External"/><Relationship Id="rId94" Type="http://schemas.openxmlformats.org/officeDocument/2006/relationships/hyperlink" Target="https://portal.3gpp.org/desktopmodules/Release/ReleaseDetails.aspx?releaseId=193" TargetMode="External"/><Relationship Id="rId99" Type="http://schemas.openxmlformats.org/officeDocument/2006/relationships/hyperlink" Target="https://www.3gpp.org/ftp/TSG_RAN/WG5_Test_ex-T1/TTCN/TTCN_CRs/2025/Docs/R5s250438.zip" TargetMode="External"/><Relationship Id="rId101" Type="http://schemas.openxmlformats.org/officeDocument/2006/relationships/hyperlink" Target="https://portal.3gpp.org/desktopmodules/Specifications/SpecificationDetails.aspx?specificationId=3379" TargetMode="External"/><Relationship Id="rId122" Type="http://schemas.openxmlformats.org/officeDocument/2006/relationships/hyperlink" Target="https://portal.3gpp.org/desktopmodules/Specifications/SpecificationDetails.aspx?specificationId=2375" TargetMode="External"/><Relationship Id="rId143" Type="http://schemas.openxmlformats.org/officeDocument/2006/relationships/hyperlink" Target="https://www.3gpp.org/ftp/TSG_RAN/WG5_Test_ex-T1/TTCN/TTCN_CRs/2025/Docs/R5s250453.zip" TargetMode="External"/><Relationship Id="rId148" Type="http://schemas.openxmlformats.org/officeDocument/2006/relationships/hyperlink" Target="https://portal.3gpp.org/desktopmodules/Release/ReleaseDetails.aspx?releaseId=193" TargetMode="External"/><Relationship Id="rId164" Type="http://schemas.openxmlformats.org/officeDocument/2006/relationships/hyperlink" Target="https://portal.3gpp.org/desktopmodules/Release/ReleaseDetails.aspx?releaseId=193" TargetMode="External"/><Relationship Id="rId169" Type="http://schemas.openxmlformats.org/officeDocument/2006/relationships/hyperlink" Target="https://portal.3gpp.org/desktopmodules/WorkItem/WorkItemDetails.aspx?workitemId=460002" TargetMode="External"/><Relationship Id="rId185" Type="http://schemas.openxmlformats.org/officeDocument/2006/relationships/hyperlink" Target="https://portal.3gpp.org/desktopmodules/Release/ReleaseDetails.aspx?releaseId=1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TCN/TTCN_CRs/2025/Docs/R5s250406.zip" TargetMode="External"/><Relationship Id="rId180" Type="http://schemas.openxmlformats.org/officeDocument/2006/relationships/hyperlink" Target="https://www.3gpp.org/ftp/TSG_RAN/WG5_Test_ex-T1/TTCN/TTCN_CRs/2025/Docs/R5s250474.zip" TargetMode="External"/><Relationship Id="rId210" Type="http://schemas.openxmlformats.org/officeDocument/2006/relationships/hyperlink" Target="https://portal.3gpp.org/desktopmodules/WorkItem/WorkItemDetails.aspx?workitemId=1060075" TargetMode="External"/><Relationship Id="rId215" Type="http://schemas.openxmlformats.org/officeDocument/2006/relationships/hyperlink" Target="https://www.3gpp.org/ftp/TSG_RAN/WG5_Test_ex-T1/TTCN/TTCN_CRs/2025/Docs/R5s250502.zip" TargetMode="External"/><Relationship Id="rId26" Type="http://schemas.openxmlformats.org/officeDocument/2006/relationships/hyperlink" Target="https://www.3gpp.org/ftp/TSG_RAN/WG5_Test_ex-T1/TTCN/TTCN_CRs/2025/Docs/R5s250411.zip" TargetMode="External"/><Relationship Id="rId47" Type="http://schemas.openxmlformats.org/officeDocument/2006/relationships/hyperlink" Target="https://portal.3gpp.org/desktopmodules/Release/ReleaseDetails.aspx?releaseId=193" TargetMode="External"/><Relationship Id="rId68" Type="http://schemas.openxmlformats.org/officeDocument/2006/relationships/hyperlink" Target="https://www.3gpp.org/ftp/TSG_RAN/WG5_Test_ex-T1/TTCN/TTCN_CRs/2025/Docs/R5s250428.zip" TargetMode="External"/><Relationship Id="rId89" Type="http://schemas.openxmlformats.org/officeDocument/2006/relationships/hyperlink" Target="https://www.3gpp.org/ftp/TSG_RAN/WG5_Test_ex-T1/TTCN/TTCN_CRs/2025/Docs/R5s250435.zip" TargetMode="External"/><Relationship Id="rId112" Type="http://schemas.openxmlformats.org/officeDocument/2006/relationships/hyperlink" Target="https://www.3gpp.org/ftp/TSG_RAN/WG5_Test_ex-T1/TTCN/TTCN_CRs/2025/Docs/R5s250442.zip" TargetMode="External"/><Relationship Id="rId133" Type="http://schemas.openxmlformats.org/officeDocument/2006/relationships/hyperlink" Target="https://portal.3gpp.org/desktopmodules/Release/ReleaseDetails.aspx?releaseId=193" TargetMode="External"/><Relationship Id="rId154" Type="http://schemas.openxmlformats.org/officeDocument/2006/relationships/hyperlink" Target="https://portal.3gpp.org/desktopmodules/Release/ReleaseDetails.aspx?releaseId=193" TargetMode="External"/><Relationship Id="rId175" Type="http://schemas.openxmlformats.org/officeDocument/2006/relationships/hyperlink" Target="https://portal.3gpp.org/desktopmodules/Specifications/SpecificationDetails.aspx?specificationId=2474" TargetMode="External"/><Relationship Id="rId196" Type="http://schemas.openxmlformats.org/officeDocument/2006/relationships/hyperlink" Target="https://www.3gpp.org/ftp/TSG_RAN/WG5_Test_ex-T1/TTCN/TTCN_CRs/2025/Docs/R5s250493.zip" TargetMode="External"/><Relationship Id="rId200" Type="http://schemas.openxmlformats.org/officeDocument/2006/relationships/hyperlink" Target="https://portal.3gpp.org/desktopmodules/Release/ReleaseDetails.aspx?releaseId=193" TargetMode="External"/><Relationship Id="rId16" Type="http://schemas.openxmlformats.org/officeDocument/2006/relationships/hyperlink" Target="https://portal.3gpp.org/desktopmodules/Release/ReleaseDetails.aspx?releaseId=194" TargetMode="External"/><Relationship Id="rId221" Type="http://schemas.openxmlformats.org/officeDocument/2006/relationships/hyperlink" Target="https://portal.3gpp.org/desktopmodules/Specifications/SpecificationDetails.aspx?specificationId=2474" TargetMode="External"/><Relationship Id="rId37" Type="http://schemas.openxmlformats.org/officeDocument/2006/relationships/hyperlink" Target="https://portal.3gpp.org/desktopmodules/Release/ReleaseDetails.aspx?releaseId=193" TargetMode="External"/><Relationship Id="rId58" Type="http://schemas.openxmlformats.org/officeDocument/2006/relationships/hyperlink" Target="https://portal.3gpp.org/desktopmodules/Release/ReleaseDetails.aspx?releaseId=193" TargetMode="External"/><Relationship Id="rId79" Type="http://schemas.openxmlformats.org/officeDocument/2006/relationships/hyperlink" Target="https://portal.3gpp.org/desktopmodules/Specifications/SpecificationDetails.aspx?specificationId=3379" TargetMode="External"/><Relationship Id="rId102" Type="http://schemas.openxmlformats.org/officeDocument/2006/relationships/hyperlink" Target="https://www.3gpp.org/ftp/TSG_RAN/WG5_Test_ex-T1/TTCN/TTCN_CRs/2025/Docs/R5s250439.zip" TargetMode="External"/><Relationship Id="rId123" Type="http://schemas.openxmlformats.org/officeDocument/2006/relationships/hyperlink" Target="https://portal.3gpp.org/desktopmodules/WorkItem/WorkItemDetails.aspx?workitemId=1060075" TargetMode="External"/><Relationship Id="rId144" Type="http://schemas.openxmlformats.org/officeDocument/2006/relationships/hyperlink" Target="https://portal.3gpp.org/desktopmodules/Release/ReleaseDetails.aspx?releaseId=193" TargetMode="External"/><Relationship Id="rId90" Type="http://schemas.openxmlformats.org/officeDocument/2006/relationships/hyperlink" Target="https://portal.3gpp.org/desktopmodules/Release/ReleaseDetails.aspx?releaseId=194" TargetMode="External"/><Relationship Id="rId165" Type="http://schemas.openxmlformats.org/officeDocument/2006/relationships/hyperlink" Target="https://portal.3gpp.org/desktopmodules/Specifications/SpecificationDetails.aspx?specificationId=3379" TargetMode="External"/><Relationship Id="rId186" Type="http://schemas.openxmlformats.org/officeDocument/2006/relationships/hyperlink" Target="https://portal.3gpp.org/desktopmodules/Specifications/SpecificationDetails.aspx?specificationId=2474" TargetMode="External"/><Relationship Id="rId211" Type="http://schemas.openxmlformats.org/officeDocument/2006/relationships/hyperlink" Target="https://www.3gpp.org/ftp/TSG_RAN/WG5_Test_ex-T1/TTCN/TTCN_CRs/2025/Docs/R5s2504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4521</TotalTime>
  <Pages>1</Pages>
  <Words>22820</Words>
  <Characters>130079</Characters>
  <Application>Microsoft Office Word</Application>
  <DocSecurity>0</DocSecurity>
  <Lines>1083</Lines>
  <Paragraphs>305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152594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5596</cp:lastModifiedBy>
  <cp:revision>18</cp:revision>
  <dcterms:created xsi:type="dcterms:W3CDTF">2025-11-28T15:27:00Z</dcterms:created>
  <dcterms:modified xsi:type="dcterms:W3CDTF">2025-12-03T14:04:00Z</dcterms:modified>
</cp:coreProperties>
</file>